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82F" w:rsidRPr="000D102E" w:rsidRDefault="00C5682F" w:rsidP="00C5682F">
      <w:pPr>
        <w:pStyle w:val="af2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bookmarkStart w:id="0" w:name="_Toc348969517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E810E5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="00E810E5">
        <w:rPr>
          <w:rFonts w:ascii="Times New Roman" w:hAnsi="Times New Roman"/>
          <w:color w:val="000000"/>
          <w:sz w:val="28"/>
          <w:szCs w:val="28"/>
          <w:lang w:val="kk-KZ"/>
        </w:rPr>
        <w:br/>
        <w:t>20</w:t>
      </w:r>
      <w:r w:rsidR="00E810E5" w:rsidRPr="00E810E5">
        <w:rPr>
          <w:rFonts w:ascii="Times New Roman" w:hAnsi="Times New Roman"/>
          <w:color w:val="000000"/>
          <w:sz w:val="28"/>
          <w:szCs w:val="28"/>
          <w:lang w:val="ru-RU"/>
        </w:rPr>
        <w:t>18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жылғы </w:t>
      </w:r>
      <w:r w:rsidR="006B67D4">
        <w:rPr>
          <w:rFonts w:ascii="Times New Roman" w:hAnsi="Times New Roman"/>
          <w:color w:val="000000"/>
          <w:sz w:val="28"/>
          <w:szCs w:val="28"/>
          <w:lang w:val="kk-KZ"/>
        </w:rPr>
        <w:t>20</w:t>
      </w:r>
      <w:bookmarkStart w:id="1" w:name="_GoBack"/>
      <w:bookmarkEnd w:id="1"/>
      <w:r w:rsidR="00421998">
        <w:rPr>
          <w:rFonts w:ascii="Times New Roman" w:hAnsi="Times New Roman"/>
          <w:color w:val="000000"/>
          <w:sz w:val="28"/>
          <w:szCs w:val="28"/>
          <w:lang w:val="kk-KZ"/>
        </w:rPr>
        <w:t xml:space="preserve"> қыркүйектегі</w:t>
      </w:r>
    </w:p>
    <w:p w:rsidR="00C5682F" w:rsidRDefault="00C5682F" w:rsidP="00C5682F">
      <w:pPr>
        <w:pStyle w:val="af2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№ </w:t>
      </w:r>
      <w:r w:rsidR="00421998">
        <w:rPr>
          <w:rFonts w:ascii="Times New Roman" w:hAnsi="Times New Roman"/>
          <w:color w:val="000000"/>
          <w:sz w:val="28"/>
          <w:szCs w:val="28"/>
          <w:lang w:val="kk-KZ"/>
        </w:rPr>
        <w:t>469</w:t>
      </w:r>
      <w:r w:rsidR="000D102E">
        <w:rPr>
          <w:rFonts w:ascii="Times New Roman" w:hAnsi="Times New Roman"/>
          <w:color w:val="000000"/>
          <w:sz w:val="28"/>
          <w:szCs w:val="28"/>
          <w:lang w:val="kk-KZ"/>
        </w:rPr>
        <w:t xml:space="preserve"> бұйрығына 79-қосымша</w:t>
      </w:r>
    </w:p>
    <w:p w:rsidR="00C5682F" w:rsidRDefault="00C5682F" w:rsidP="00C5682F">
      <w:pPr>
        <w:pStyle w:val="af2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5682F" w:rsidRDefault="00C5682F" w:rsidP="00C5682F">
      <w:pPr>
        <w:pStyle w:val="af2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br/>
        <w:t>Білім және ғылым министрінің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br/>
        <w:t>2013 жылғы 3 сәуірдегі</w:t>
      </w:r>
    </w:p>
    <w:p w:rsidR="00C5682F" w:rsidRDefault="000D102E" w:rsidP="00C5682F">
      <w:pPr>
        <w:pStyle w:val="af2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№ 115 бұйрығына 519-қосымша</w:t>
      </w:r>
    </w:p>
    <w:p w:rsidR="00EF27AC" w:rsidRPr="000D102E" w:rsidRDefault="00EF27AC" w:rsidP="00C72EF7">
      <w:pPr>
        <w:spacing w:line="240" w:lineRule="auto"/>
        <w:rPr>
          <w:rFonts w:ascii="Times New Roman" w:hAnsi="Times New Roman"/>
          <w:bCs/>
          <w:kern w:val="28"/>
          <w:sz w:val="28"/>
          <w:szCs w:val="28"/>
          <w:lang w:val="kk-KZ"/>
        </w:rPr>
      </w:pPr>
    </w:p>
    <w:p w:rsidR="00FA7E56" w:rsidRPr="000D102E" w:rsidRDefault="00FA7E56" w:rsidP="00C72EF7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0D102E" w:rsidRDefault="003A4B2E" w:rsidP="00C72EF7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</w:pPr>
      <w:r w:rsidRPr="000D102E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 xml:space="preserve">Жеңіл ақыл-ой </w:t>
      </w:r>
      <w:r w:rsidR="001131AE" w:rsidRPr="000D102E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 xml:space="preserve">кемістігі </w:t>
      </w:r>
      <w:r w:rsidRPr="000D102E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 xml:space="preserve">бар білім алушыларға арналған </w:t>
      </w:r>
    </w:p>
    <w:p w:rsidR="00E810E5" w:rsidRPr="000D102E" w:rsidRDefault="00FA7E56" w:rsidP="000D102E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</w:pPr>
      <w:r w:rsidRPr="000D102E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>8</w:t>
      </w:r>
      <w:r w:rsidR="003A4B2E" w:rsidRPr="000D102E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>-10</w:t>
      </w:r>
      <w:r w:rsidR="000D102E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 xml:space="preserve"> </w:t>
      </w:r>
      <w:r w:rsidR="004C1CBF" w:rsidRPr="004C1CBF">
        <w:rPr>
          <w:rFonts w:ascii="Times New Roman" w:eastAsia="Segoe UI" w:hAnsi="Times New Roman" w:cs="Tahoma"/>
          <w:bCs/>
          <w:kern w:val="1"/>
          <w:sz w:val="28"/>
          <w:szCs w:val="28"/>
          <w:lang w:val="kk-KZ" w:eastAsia="ru-RU"/>
        </w:rPr>
        <w:t xml:space="preserve">сыныптары үшін </w:t>
      </w:r>
      <w:r w:rsidR="003A4B2E" w:rsidRPr="000D102E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>«</w:t>
      </w:r>
      <w:r w:rsidR="003A4B2E" w:rsidRPr="000D102E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>Информатика</w:t>
      </w:r>
      <w:r w:rsidR="003A4B2E" w:rsidRPr="000D102E"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  <w:t xml:space="preserve">» пәнінен </w:t>
      </w:r>
      <w:r w:rsidR="00C944A3" w:rsidRPr="000D102E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жаңартылған мазмұндағы</w:t>
      </w:r>
    </w:p>
    <w:p w:rsidR="003A4B2E" w:rsidRPr="000D102E" w:rsidRDefault="003A4B2E" w:rsidP="00C72EF7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 w:cs="Tahoma"/>
          <w:kern w:val="1"/>
          <w:sz w:val="28"/>
          <w:szCs w:val="28"/>
          <w:lang w:val="kk-KZ" w:eastAsia="ru-RU"/>
        </w:rPr>
      </w:pPr>
      <w:r w:rsidRPr="000D102E">
        <w:rPr>
          <w:rFonts w:ascii="Times New Roman" w:eastAsia="Segoe UI" w:hAnsi="Times New Roman" w:cs="Tahoma"/>
          <w:kern w:val="2"/>
          <w:sz w:val="28"/>
          <w:szCs w:val="28"/>
          <w:lang w:val="kk-KZ" w:eastAsia="ar-SA"/>
        </w:rPr>
        <w:t>үлгілік оқу бағдарламасы</w:t>
      </w:r>
    </w:p>
    <w:p w:rsidR="00C944A3" w:rsidRDefault="00C944A3" w:rsidP="00C72EF7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D102E" w:rsidRPr="000D102E" w:rsidRDefault="000D102E" w:rsidP="00C72EF7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039DF" w:rsidRPr="000D102E" w:rsidRDefault="006F15F8" w:rsidP="00C72EF7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D102E">
        <w:rPr>
          <w:rFonts w:ascii="Times New Roman" w:hAnsi="Times New Roman"/>
          <w:sz w:val="28"/>
          <w:szCs w:val="28"/>
          <w:lang w:val="kk-KZ"/>
        </w:rPr>
        <w:t>1-тарау. Жалпы ережелер</w:t>
      </w:r>
    </w:p>
    <w:p w:rsidR="00E713FD" w:rsidRPr="000D102E" w:rsidRDefault="00E713FD" w:rsidP="00C72EF7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C823BC" w:rsidRDefault="004A2AAC" w:rsidP="00FE5D34">
      <w:pPr>
        <w:tabs>
          <w:tab w:val="left" w:pos="141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2E87">
        <w:rPr>
          <w:rFonts w:ascii="Times New Roman" w:hAnsi="Times New Roman"/>
          <w:spacing w:val="2"/>
          <w:sz w:val="28"/>
          <w:szCs w:val="28"/>
          <w:lang w:val="kk-KZ"/>
        </w:rPr>
        <w:t>1.</w:t>
      </w:r>
      <w:r w:rsidRPr="00CD2E8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5D34" w:rsidRPr="00FE5D34">
        <w:rPr>
          <w:rFonts w:ascii="Times New Roman" w:hAnsi="Times New Roman"/>
          <w:sz w:val="28"/>
          <w:szCs w:val="28"/>
          <w:lang w:val="kk-KZ"/>
        </w:rPr>
        <w:t xml:space="preserve">Жеңіл ақыл-ой кемістігі бар білім алушыларға арналған </w:t>
      </w:r>
      <w:r w:rsidR="00FE5D34">
        <w:rPr>
          <w:rFonts w:ascii="Times New Roman" w:hAnsi="Times New Roman"/>
          <w:sz w:val="28"/>
          <w:szCs w:val="28"/>
          <w:lang w:val="kk-KZ"/>
        </w:rPr>
        <w:br/>
      </w:r>
      <w:r w:rsidR="00FE5D34" w:rsidRPr="00FE5D34">
        <w:rPr>
          <w:rFonts w:ascii="Times New Roman" w:hAnsi="Times New Roman"/>
          <w:sz w:val="28"/>
          <w:szCs w:val="28"/>
          <w:lang w:val="kk-KZ"/>
        </w:rPr>
        <w:t>8-10 сыныптары үшін «Информатика» пәнінен жаңартылған мазмұндағы</w:t>
      </w:r>
      <w:r w:rsidR="00FE5D3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5D34" w:rsidRPr="00FE5D34">
        <w:rPr>
          <w:rFonts w:ascii="Times New Roman" w:hAnsi="Times New Roman"/>
          <w:sz w:val="28"/>
          <w:szCs w:val="28"/>
          <w:lang w:val="kk-KZ"/>
        </w:rPr>
        <w:t>үлгілік оқу бағдарламасы</w:t>
      </w:r>
      <w:r w:rsidR="00FE5D3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5D34" w:rsidRPr="00FE5D34">
        <w:rPr>
          <w:rFonts w:ascii="Times New Roman" w:hAnsi="Times New Roman"/>
          <w:sz w:val="28"/>
          <w:szCs w:val="28"/>
          <w:lang w:val="kk-KZ"/>
        </w:rPr>
        <w:t>(бұдан әрі – Бағдарлама) «Білім туралы» 2007 жылғы 27 шілдедегі Қазақстан Республикасы Заңының 5-бабы 6) тармақшасына сәйкес әзірленген.</w:t>
      </w:r>
    </w:p>
    <w:p w:rsidR="00E15186" w:rsidRPr="00E15186" w:rsidRDefault="000D102E" w:rsidP="00C72EF7">
      <w:pPr>
        <w:pStyle w:val="ab"/>
        <w:rPr>
          <w:lang w:val="kk-KZ"/>
        </w:rPr>
      </w:pPr>
      <w:r>
        <w:rPr>
          <w:lang w:val="kk-KZ" w:eastAsia="ru-RU"/>
        </w:rPr>
        <w:t>2</w:t>
      </w:r>
      <w:r w:rsidR="00C823BC" w:rsidRPr="00C823BC">
        <w:rPr>
          <w:lang w:val="kk-KZ" w:eastAsia="ru-RU"/>
        </w:rPr>
        <w:t xml:space="preserve">. </w:t>
      </w:r>
      <w:r w:rsidR="002146A5">
        <w:rPr>
          <w:lang w:val="kk-KZ"/>
        </w:rPr>
        <w:t>«Информатика» пәнін</w:t>
      </w:r>
      <w:r w:rsidR="002146A5" w:rsidRPr="002146A5">
        <w:rPr>
          <w:lang w:val="kk-KZ"/>
        </w:rPr>
        <w:t xml:space="preserve"> </w:t>
      </w:r>
      <w:r w:rsidR="002146A5">
        <w:rPr>
          <w:lang w:val="kk-KZ"/>
        </w:rPr>
        <w:t xml:space="preserve">оқыту </w:t>
      </w:r>
      <w:r w:rsidR="003B7F21" w:rsidRPr="00C823BC">
        <w:rPr>
          <w:lang w:val="kk-KZ"/>
        </w:rPr>
        <w:t>мақсаты –</w:t>
      </w:r>
      <w:r w:rsidR="00075FB9" w:rsidRPr="00075FB9">
        <w:rPr>
          <w:lang w:val="kk-KZ"/>
        </w:rPr>
        <w:t xml:space="preserve"> </w:t>
      </w:r>
      <w:r w:rsidR="00075FB9" w:rsidRPr="00C823BC">
        <w:rPr>
          <w:lang w:val="kk-KZ"/>
        </w:rPr>
        <w:t>білім алушыларды негізгі білім</w:t>
      </w:r>
      <w:r w:rsidR="00075FB9">
        <w:rPr>
          <w:lang w:val="kk-KZ"/>
        </w:rPr>
        <w:t xml:space="preserve">, </w:t>
      </w:r>
      <w:r w:rsidR="00402CA2" w:rsidRPr="00C823BC">
        <w:rPr>
          <w:lang w:val="kk-KZ"/>
        </w:rPr>
        <w:t>заманауи ақпараттық технологияны тиімді қолдану үшін</w:t>
      </w:r>
      <w:r w:rsidR="003B7F21" w:rsidRPr="00C823BC">
        <w:rPr>
          <w:lang w:val="kk-KZ"/>
        </w:rPr>
        <w:t xml:space="preserve"> жұмыс жасау дағдысы</w:t>
      </w:r>
      <w:r w:rsidR="00075FB9">
        <w:rPr>
          <w:lang w:val="kk-KZ"/>
        </w:rPr>
        <w:t xml:space="preserve"> және</w:t>
      </w:r>
      <w:r w:rsidR="003B7F21" w:rsidRPr="00C823BC">
        <w:rPr>
          <w:lang w:val="kk-KZ"/>
        </w:rPr>
        <w:t xml:space="preserve"> біліктілігі</w:t>
      </w:r>
      <w:r w:rsidR="00075FB9" w:rsidRPr="00C823BC">
        <w:rPr>
          <w:lang w:val="kk-KZ"/>
        </w:rPr>
        <w:t>мен</w:t>
      </w:r>
      <w:r w:rsidR="00075FB9" w:rsidRPr="00075FB9">
        <w:rPr>
          <w:lang w:val="kk-KZ"/>
        </w:rPr>
        <w:t xml:space="preserve"> </w:t>
      </w:r>
      <w:r w:rsidR="00075FB9" w:rsidRPr="00C823BC">
        <w:rPr>
          <w:lang w:val="kk-KZ"/>
        </w:rPr>
        <w:t>қамтамасыз ету</w:t>
      </w:r>
      <w:r w:rsidR="00402CA2" w:rsidRPr="00C823BC">
        <w:rPr>
          <w:lang w:val="kk-KZ"/>
        </w:rPr>
        <w:t xml:space="preserve"> </w:t>
      </w:r>
      <w:r w:rsidR="00E15186">
        <w:rPr>
          <w:lang w:val="kk-KZ"/>
        </w:rPr>
        <w:t xml:space="preserve">болып </w:t>
      </w:r>
      <w:r w:rsidR="00E15186" w:rsidRPr="00E15186">
        <w:rPr>
          <w:lang w:val="kk-KZ"/>
        </w:rPr>
        <w:t xml:space="preserve">табылады. </w:t>
      </w:r>
    </w:p>
    <w:p w:rsidR="00E15186" w:rsidRPr="00E15186" w:rsidRDefault="000D102E" w:rsidP="00C72EF7">
      <w:pPr>
        <w:tabs>
          <w:tab w:val="left" w:pos="141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E15186" w:rsidRPr="00E1518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02CA2" w:rsidRPr="00E15186">
        <w:rPr>
          <w:rFonts w:ascii="Times New Roman" w:hAnsi="Times New Roman"/>
          <w:sz w:val="28"/>
          <w:szCs w:val="28"/>
          <w:lang w:val="kk-KZ"/>
        </w:rPr>
        <w:t>Негізгі міндеттері:</w:t>
      </w:r>
    </w:p>
    <w:p w:rsidR="00E15186" w:rsidRPr="00E15186" w:rsidRDefault="00E15186" w:rsidP="00C72EF7">
      <w:pPr>
        <w:tabs>
          <w:tab w:val="left" w:pos="141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15186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402CA2" w:rsidRPr="00E15186">
        <w:rPr>
          <w:rFonts w:ascii="Times New Roman" w:hAnsi="Times New Roman"/>
          <w:sz w:val="28"/>
          <w:szCs w:val="28"/>
          <w:lang w:val="kk-KZ"/>
        </w:rPr>
        <w:t>ақпарат түрлері және оны адам әрекетінің түрлі саласында қолдану тәс</w:t>
      </w:r>
      <w:r w:rsidRPr="00E15186">
        <w:rPr>
          <w:rFonts w:ascii="Times New Roman" w:hAnsi="Times New Roman"/>
          <w:sz w:val="28"/>
          <w:szCs w:val="28"/>
          <w:lang w:val="kk-KZ"/>
        </w:rPr>
        <w:t xml:space="preserve">ілдеріне </w:t>
      </w:r>
      <w:r w:rsidR="00A2027F">
        <w:rPr>
          <w:rFonts w:ascii="Times New Roman" w:hAnsi="Times New Roman"/>
          <w:sz w:val="28"/>
          <w:szCs w:val="28"/>
          <w:lang w:val="kk-KZ"/>
        </w:rPr>
        <w:t xml:space="preserve">қатысты </w:t>
      </w:r>
      <w:r w:rsidRPr="00E15186">
        <w:rPr>
          <w:rFonts w:ascii="Times New Roman" w:hAnsi="Times New Roman"/>
          <w:sz w:val="28"/>
          <w:szCs w:val="28"/>
          <w:lang w:val="kk-KZ"/>
        </w:rPr>
        <w:t xml:space="preserve">түсінік қалыптастыру; </w:t>
      </w:r>
    </w:p>
    <w:p w:rsidR="00E15186" w:rsidRPr="00E15186" w:rsidRDefault="00E15186" w:rsidP="00C72EF7">
      <w:pPr>
        <w:tabs>
          <w:tab w:val="left" w:pos="141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15186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402CA2" w:rsidRPr="00E15186">
        <w:rPr>
          <w:rFonts w:ascii="Times New Roman" w:hAnsi="Times New Roman"/>
          <w:sz w:val="28"/>
          <w:szCs w:val="28"/>
          <w:lang w:val="kk-KZ"/>
        </w:rPr>
        <w:t>түрлі бағдарламалық қосымшалар және дербес компьютермен жұмыс жасаудың негізгі білік</w:t>
      </w:r>
      <w:r w:rsidR="002146A5">
        <w:rPr>
          <w:rFonts w:ascii="Times New Roman" w:hAnsi="Times New Roman"/>
          <w:sz w:val="28"/>
          <w:szCs w:val="28"/>
          <w:lang w:val="kk-KZ"/>
        </w:rPr>
        <w:t>тер м</w:t>
      </w:r>
      <w:r w:rsidR="00402CA2" w:rsidRPr="00E15186">
        <w:rPr>
          <w:rFonts w:ascii="Times New Roman" w:hAnsi="Times New Roman"/>
          <w:sz w:val="28"/>
          <w:szCs w:val="28"/>
          <w:lang w:val="kk-KZ"/>
        </w:rPr>
        <w:t>ен дағды</w:t>
      </w:r>
      <w:r w:rsidR="002146A5">
        <w:rPr>
          <w:rFonts w:ascii="Times New Roman" w:hAnsi="Times New Roman"/>
          <w:sz w:val="28"/>
          <w:szCs w:val="28"/>
          <w:lang w:val="kk-KZ"/>
        </w:rPr>
        <w:t>лар</w:t>
      </w:r>
      <w:r w:rsidR="00402CA2" w:rsidRPr="00E15186">
        <w:rPr>
          <w:rFonts w:ascii="Times New Roman" w:hAnsi="Times New Roman"/>
          <w:sz w:val="28"/>
          <w:szCs w:val="28"/>
          <w:lang w:val="kk-KZ"/>
        </w:rPr>
        <w:t>ын қалыптастыру;</w:t>
      </w:r>
    </w:p>
    <w:p w:rsidR="00A2027F" w:rsidRPr="00E15186" w:rsidRDefault="00E15186" w:rsidP="00C72EF7">
      <w:pPr>
        <w:tabs>
          <w:tab w:val="left" w:pos="141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15186">
        <w:rPr>
          <w:rFonts w:ascii="Times New Roman" w:hAnsi="Times New Roman"/>
          <w:sz w:val="28"/>
          <w:szCs w:val="28"/>
          <w:lang w:val="kk-KZ"/>
        </w:rPr>
        <w:t>3)</w:t>
      </w:r>
      <w:r w:rsidR="00821956" w:rsidRPr="00E151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02CA2" w:rsidRPr="00E15186">
        <w:rPr>
          <w:rFonts w:ascii="Times New Roman" w:hAnsi="Times New Roman"/>
          <w:sz w:val="28"/>
          <w:szCs w:val="28"/>
          <w:lang w:val="kk-KZ"/>
        </w:rPr>
        <w:t xml:space="preserve">күнделікті өмірде ақпараттық-коммуникациялық құралдарды қолдану дағдысын қалыптастыру; </w:t>
      </w:r>
    </w:p>
    <w:p w:rsidR="00E15186" w:rsidRPr="00E15186" w:rsidRDefault="00E15186" w:rsidP="00C72EF7">
      <w:pPr>
        <w:tabs>
          <w:tab w:val="left" w:pos="141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15186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777ED5" w:rsidRPr="00E15186">
        <w:rPr>
          <w:rFonts w:ascii="Times New Roman" w:hAnsi="Times New Roman"/>
          <w:sz w:val="28"/>
          <w:szCs w:val="28"/>
          <w:lang w:val="kk-KZ"/>
        </w:rPr>
        <w:t>компьютерлік ойындард</w:t>
      </w:r>
      <w:r w:rsidR="00DC5037">
        <w:rPr>
          <w:rFonts w:ascii="Times New Roman" w:hAnsi="Times New Roman"/>
          <w:sz w:val="28"/>
          <w:szCs w:val="28"/>
          <w:lang w:val="kk-KZ"/>
        </w:rPr>
        <w:t xml:space="preserve">ы қолдану арқылы танымдық </w:t>
      </w:r>
      <w:r w:rsidR="002146A5">
        <w:rPr>
          <w:rFonts w:ascii="Times New Roman" w:hAnsi="Times New Roman"/>
          <w:sz w:val="28"/>
          <w:szCs w:val="28"/>
          <w:lang w:val="kk-KZ"/>
        </w:rPr>
        <w:t>проце</w:t>
      </w:r>
      <w:r w:rsidR="00777ED5" w:rsidRPr="00E15186">
        <w:rPr>
          <w:rFonts w:ascii="Times New Roman" w:hAnsi="Times New Roman"/>
          <w:sz w:val="28"/>
          <w:szCs w:val="28"/>
          <w:lang w:val="kk-KZ"/>
        </w:rPr>
        <w:t>стер</w:t>
      </w:r>
      <w:r w:rsidR="00DC5037">
        <w:rPr>
          <w:rFonts w:ascii="Times New Roman" w:hAnsi="Times New Roman"/>
          <w:sz w:val="28"/>
          <w:szCs w:val="28"/>
          <w:lang w:val="kk-KZ"/>
        </w:rPr>
        <w:t>ді</w:t>
      </w:r>
      <w:r w:rsidR="00777ED5" w:rsidRPr="00E15186">
        <w:rPr>
          <w:rFonts w:ascii="Times New Roman" w:hAnsi="Times New Roman"/>
          <w:sz w:val="28"/>
          <w:szCs w:val="28"/>
          <w:lang w:val="kk-KZ"/>
        </w:rPr>
        <w:t xml:space="preserve"> (зейін, естіп, көріп есте сақтау, көрнекі-бейнелі және сөзді</w:t>
      </w:r>
      <w:r w:rsidRPr="00E15186">
        <w:rPr>
          <w:rFonts w:ascii="Times New Roman" w:hAnsi="Times New Roman"/>
          <w:sz w:val="28"/>
          <w:szCs w:val="28"/>
          <w:lang w:val="kk-KZ"/>
        </w:rPr>
        <w:t>к-логикалық ойлау, қиял</w:t>
      </w:r>
      <w:r w:rsidR="00DC5037">
        <w:rPr>
          <w:rFonts w:ascii="Times New Roman" w:hAnsi="Times New Roman"/>
          <w:sz w:val="28"/>
          <w:szCs w:val="28"/>
          <w:lang w:val="kk-KZ"/>
        </w:rPr>
        <w:t>дау</w:t>
      </w:r>
      <w:r w:rsidR="00777ED5" w:rsidRPr="00E15186">
        <w:rPr>
          <w:rFonts w:ascii="Times New Roman" w:hAnsi="Times New Roman"/>
          <w:sz w:val="28"/>
          <w:szCs w:val="28"/>
          <w:lang w:val="kk-KZ"/>
        </w:rPr>
        <w:t>) дамыту;</w:t>
      </w:r>
    </w:p>
    <w:p w:rsidR="00E15186" w:rsidRDefault="00E15186" w:rsidP="00C72EF7">
      <w:pPr>
        <w:tabs>
          <w:tab w:val="left" w:pos="141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15186">
        <w:rPr>
          <w:rFonts w:ascii="Times New Roman" w:hAnsi="Times New Roman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="00777ED5" w:rsidRPr="00E15186">
        <w:rPr>
          <w:rFonts w:ascii="Times New Roman" w:hAnsi="Times New Roman"/>
          <w:sz w:val="28"/>
          <w:szCs w:val="28"/>
          <w:lang w:val="kk-KZ"/>
        </w:rPr>
        <w:t xml:space="preserve">қпараттық мәдениет негізін қалыптастыру – </w:t>
      </w:r>
      <w:r>
        <w:rPr>
          <w:rFonts w:ascii="Times New Roman" w:hAnsi="Times New Roman"/>
          <w:sz w:val="28"/>
          <w:szCs w:val="28"/>
          <w:lang w:val="kk-KZ"/>
        </w:rPr>
        <w:t xml:space="preserve">ақпараттық-коммуникациялық технологиялар (бұдан әрі – </w:t>
      </w:r>
      <w:r w:rsidR="00777ED5" w:rsidRPr="00E15186">
        <w:rPr>
          <w:rFonts w:ascii="Times New Roman" w:hAnsi="Times New Roman"/>
          <w:sz w:val="28"/>
          <w:szCs w:val="28"/>
          <w:lang w:val="kk-KZ"/>
        </w:rPr>
        <w:t>АКТ</w:t>
      </w:r>
      <w:r>
        <w:rPr>
          <w:rFonts w:ascii="Times New Roman" w:hAnsi="Times New Roman"/>
          <w:sz w:val="28"/>
          <w:szCs w:val="28"/>
          <w:lang w:val="kk-KZ"/>
        </w:rPr>
        <w:t>)</w:t>
      </w:r>
      <w:r w:rsidR="00777ED5" w:rsidRPr="00E15186">
        <w:rPr>
          <w:rFonts w:ascii="Times New Roman" w:hAnsi="Times New Roman"/>
          <w:sz w:val="28"/>
          <w:szCs w:val="28"/>
          <w:lang w:val="kk-KZ"/>
        </w:rPr>
        <w:t xml:space="preserve"> құралдарын қолданудың жалпыға бірдей ережелерін сақтау, алынған ақпаратқа </w:t>
      </w:r>
      <w:r w:rsidR="00C91878">
        <w:rPr>
          <w:rFonts w:ascii="Times New Roman" w:hAnsi="Times New Roman"/>
          <w:sz w:val="28"/>
          <w:szCs w:val="28"/>
          <w:lang w:val="kk-KZ"/>
        </w:rPr>
        <w:t xml:space="preserve">қатысты </w:t>
      </w:r>
      <w:r w:rsidR="00777ED5" w:rsidRPr="00E15186">
        <w:rPr>
          <w:rFonts w:ascii="Times New Roman" w:hAnsi="Times New Roman"/>
          <w:sz w:val="28"/>
          <w:szCs w:val="28"/>
          <w:lang w:val="kk-KZ"/>
        </w:rPr>
        <w:t>жауапты және</w:t>
      </w:r>
      <w:r w:rsidRPr="00E15186">
        <w:rPr>
          <w:rFonts w:ascii="Times New Roman" w:hAnsi="Times New Roman"/>
          <w:sz w:val="28"/>
          <w:szCs w:val="28"/>
          <w:lang w:val="kk-KZ"/>
        </w:rPr>
        <w:t xml:space="preserve"> талғамалы қатынасқа тәрбиелеу.</w:t>
      </w:r>
    </w:p>
    <w:bookmarkEnd w:id="0"/>
    <w:p w:rsidR="00963EA5" w:rsidRPr="00963EA5" w:rsidRDefault="00963EA5" w:rsidP="00C72EF7">
      <w:pPr>
        <w:tabs>
          <w:tab w:val="left" w:pos="141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63EA5" w:rsidRPr="00963EA5" w:rsidRDefault="00963EA5" w:rsidP="00C72EF7">
      <w:pPr>
        <w:pStyle w:val="ab"/>
        <w:rPr>
          <w:lang w:val="kk-KZ"/>
        </w:rPr>
      </w:pPr>
    </w:p>
    <w:p w:rsidR="00C5682F" w:rsidRPr="000D102E" w:rsidRDefault="00C5682F" w:rsidP="00C5682F">
      <w:pPr>
        <w:shd w:val="clear" w:color="auto" w:fill="FFFFFF"/>
        <w:tabs>
          <w:tab w:val="left" w:pos="567"/>
        </w:tabs>
        <w:spacing w:line="100" w:lineRule="atLeast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D102E">
        <w:rPr>
          <w:rFonts w:ascii="Times New Roman" w:hAnsi="Times New Roman"/>
          <w:color w:val="000000"/>
          <w:sz w:val="28"/>
          <w:szCs w:val="28"/>
          <w:lang w:val="kk-KZ"/>
        </w:rPr>
        <w:t>2-тарау. Оқу процесін ұйымдастырудағы педагогикалық тәсілдер</w:t>
      </w:r>
    </w:p>
    <w:p w:rsidR="00C5682F" w:rsidRDefault="00C5682F" w:rsidP="00C5682F">
      <w:pPr>
        <w:shd w:val="clear" w:color="auto" w:fill="FFFFFF"/>
        <w:tabs>
          <w:tab w:val="left" w:pos="567"/>
        </w:tabs>
        <w:spacing w:line="100" w:lineRule="atLeast"/>
        <w:jc w:val="center"/>
        <w:rPr>
          <w:rFonts w:ascii="Times New Roman" w:hAnsi="Times New Roman"/>
          <w:color w:val="000000"/>
          <w:sz w:val="28"/>
          <w:szCs w:val="28"/>
          <w:lang w:val="kk-KZ" w:eastAsia="ru-RU"/>
        </w:rPr>
      </w:pPr>
    </w:p>
    <w:p w:rsidR="000D102E" w:rsidRPr="000D102E" w:rsidRDefault="000D102E" w:rsidP="00C5682F">
      <w:pPr>
        <w:shd w:val="clear" w:color="auto" w:fill="FFFFFF"/>
        <w:tabs>
          <w:tab w:val="left" w:pos="567"/>
        </w:tabs>
        <w:spacing w:line="100" w:lineRule="atLeast"/>
        <w:jc w:val="center"/>
        <w:rPr>
          <w:rFonts w:ascii="Times New Roman" w:hAnsi="Times New Roman"/>
          <w:color w:val="000000"/>
          <w:sz w:val="28"/>
          <w:szCs w:val="28"/>
          <w:lang w:val="kk-KZ" w:eastAsia="ru-RU"/>
        </w:rPr>
      </w:pPr>
    </w:p>
    <w:p w:rsidR="00E15186" w:rsidRPr="002D5257" w:rsidRDefault="000D102E" w:rsidP="00C5682F">
      <w:pPr>
        <w:pStyle w:val="ab"/>
        <w:rPr>
          <w:lang w:val="kk-KZ"/>
        </w:rPr>
      </w:pPr>
      <w:r>
        <w:rPr>
          <w:lang w:val="kk-KZ"/>
        </w:rPr>
        <w:t>4</w:t>
      </w:r>
      <w:r w:rsidR="00E15186" w:rsidRPr="002D5257">
        <w:rPr>
          <w:lang w:val="kk-KZ"/>
        </w:rPr>
        <w:t xml:space="preserve">. </w:t>
      </w:r>
      <w:r w:rsidR="00963EA5">
        <w:rPr>
          <w:lang w:val="kk-KZ"/>
        </w:rPr>
        <w:t xml:space="preserve">Пән бойынша оқыту </w:t>
      </w:r>
      <w:r>
        <w:rPr>
          <w:lang w:val="kk-KZ"/>
        </w:rPr>
        <w:t>проце</w:t>
      </w:r>
      <w:r w:rsidR="005262D2" w:rsidRPr="002D5257">
        <w:rPr>
          <w:lang w:val="kk-KZ"/>
        </w:rPr>
        <w:t xml:space="preserve">сін ұйымдастырудың педагогикалық </w:t>
      </w:r>
      <w:r w:rsidR="000E6EFB">
        <w:rPr>
          <w:lang w:val="kk-KZ"/>
        </w:rPr>
        <w:br/>
      </w:r>
      <w:r w:rsidR="005262D2" w:rsidRPr="002D5257">
        <w:rPr>
          <w:lang w:val="kk-KZ"/>
        </w:rPr>
        <w:t xml:space="preserve">әдіс-тәсілдері арнайы педагогиканың </w:t>
      </w:r>
      <w:r w:rsidR="002146A5">
        <w:rPr>
          <w:lang w:val="kk-KZ"/>
        </w:rPr>
        <w:t>принциптеріне</w:t>
      </w:r>
      <w:r w:rsidR="00E15186" w:rsidRPr="002D5257">
        <w:rPr>
          <w:lang w:val="kk-KZ"/>
        </w:rPr>
        <w:t xml:space="preserve"> сәйкес орындалады: </w:t>
      </w:r>
    </w:p>
    <w:p w:rsidR="00E15186" w:rsidRPr="002D5257" w:rsidRDefault="00E15186" w:rsidP="00C5682F">
      <w:pPr>
        <w:pStyle w:val="ab"/>
        <w:rPr>
          <w:lang w:val="kk-KZ"/>
        </w:rPr>
      </w:pPr>
      <w:r w:rsidRPr="002D5257">
        <w:rPr>
          <w:lang w:val="kk-KZ"/>
        </w:rPr>
        <w:t xml:space="preserve">1) </w:t>
      </w:r>
      <w:r w:rsidR="002146A5" w:rsidRPr="002D5257">
        <w:rPr>
          <w:lang w:val="kk-KZ"/>
        </w:rPr>
        <w:t xml:space="preserve">жеңіл </w:t>
      </w:r>
      <w:r w:rsidR="00C568D5" w:rsidRPr="002D5257">
        <w:rPr>
          <w:lang w:val="kk-KZ"/>
        </w:rPr>
        <w:t xml:space="preserve">ақыл-ой </w:t>
      </w:r>
      <w:r w:rsidR="002146A5">
        <w:rPr>
          <w:lang w:val="kk-KZ"/>
        </w:rPr>
        <w:t xml:space="preserve">кемістігі бар </w:t>
      </w:r>
      <w:r w:rsidR="00244D7A" w:rsidRPr="002D5257">
        <w:rPr>
          <w:lang w:val="kk-KZ"/>
        </w:rPr>
        <w:t>білім алушылардың дайындығы, даму ерекшеліктері және деңгейіне б</w:t>
      </w:r>
      <w:r w:rsidR="002146A5">
        <w:rPr>
          <w:lang w:val="kk-KZ"/>
        </w:rPr>
        <w:t>ілім беру жүйесінің бейімділік принципі</w:t>
      </w:r>
      <w:r w:rsidR="00244D7A" w:rsidRPr="002D5257">
        <w:rPr>
          <w:lang w:val="kk-KZ"/>
        </w:rPr>
        <w:t>;</w:t>
      </w:r>
    </w:p>
    <w:p w:rsidR="00E15186" w:rsidRPr="002D5257" w:rsidRDefault="00E15186" w:rsidP="00C5682F">
      <w:pPr>
        <w:pStyle w:val="ab"/>
        <w:rPr>
          <w:lang w:val="kk-KZ"/>
        </w:rPr>
      </w:pPr>
      <w:r w:rsidRPr="002D5257">
        <w:rPr>
          <w:lang w:val="kk-KZ"/>
        </w:rPr>
        <w:t xml:space="preserve">2) </w:t>
      </w:r>
      <w:r w:rsidR="002146A5" w:rsidRPr="002146A5">
        <w:rPr>
          <w:lang w:val="kk-KZ"/>
        </w:rPr>
        <w:t>жеңіл ақыл-ой кемістігі бар</w:t>
      </w:r>
      <w:r w:rsidR="00C568D5">
        <w:rPr>
          <w:lang w:val="kk-KZ"/>
        </w:rPr>
        <w:t xml:space="preserve"> </w:t>
      </w:r>
      <w:r w:rsidR="00963EA5">
        <w:rPr>
          <w:lang w:val="kk-KZ"/>
        </w:rPr>
        <w:t>білім алушыларды</w:t>
      </w:r>
      <w:r w:rsidR="00244D7A" w:rsidRPr="002D5257">
        <w:rPr>
          <w:lang w:val="kk-KZ"/>
        </w:rPr>
        <w:t xml:space="preserve"> оқыту </w:t>
      </w:r>
      <w:r w:rsidR="002146A5">
        <w:rPr>
          <w:lang w:val="kk-KZ"/>
        </w:rPr>
        <w:t>проце</w:t>
      </w:r>
      <w:r w:rsidR="00244D7A" w:rsidRPr="002D5257">
        <w:rPr>
          <w:lang w:val="kk-KZ"/>
        </w:rPr>
        <w:t>сінің түзете-дамытушылық бағыты олардың мүмкіндіктері мен білім алу</w:t>
      </w:r>
      <w:r w:rsidR="003E6509">
        <w:rPr>
          <w:lang w:val="kk-KZ"/>
        </w:rPr>
        <w:t>дағы ерекше қажеттіліктерін ес</w:t>
      </w:r>
      <w:r w:rsidR="00244D7A" w:rsidRPr="002D5257">
        <w:rPr>
          <w:lang w:val="kk-KZ"/>
        </w:rPr>
        <w:t>ке</w:t>
      </w:r>
      <w:r w:rsidR="00810ED5">
        <w:rPr>
          <w:lang w:val="kk-KZ"/>
        </w:rPr>
        <w:t>ре отырып</w:t>
      </w:r>
      <w:r w:rsidR="00244D7A" w:rsidRPr="002D5257">
        <w:rPr>
          <w:lang w:val="kk-KZ"/>
        </w:rPr>
        <w:t xml:space="preserve"> оқыту әрекетінің арнайы әдіс-тәсілдерімен қамтамасыз етіледі</w:t>
      </w:r>
      <w:r w:rsidR="00431C2D" w:rsidRPr="002D5257">
        <w:rPr>
          <w:lang w:val="kk-KZ"/>
        </w:rPr>
        <w:t>;</w:t>
      </w:r>
    </w:p>
    <w:p w:rsidR="00E15186" w:rsidRPr="002D5257" w:rsidRDefault="00E15186" w:rsidP="00C72EF7">
      <w:pPr>
        <w:pStyle w:val="ab"/>
        <w:rPr>
          <w:lang w:val="kk-KZ"/>
        </w:rPr>
      </w:pPr>
      <w:r w:rsidRPr="002D5257">
        <w:rPr>
          <w:lang w:val="kk-KZ"/>
        </w:rPr>
        <w:t xml:space="preserve">3) </w:t>
      </w:r>
      <w:r w:rsidR="00244D7A" w:rsidRPr="002D5257">
        <w:rPr>
          <w:lang w:val="kk-KZ"/>
        </w:rPr>
        <w:t xml:space="preserve">оқытудың әлеуметтік-бейімдеушілік бағыты тұлғаның әлеуметтік икемсіздігін </w:t>
      </w:r>
      <w:r w:rsidR="00C568D5">
        <w:rPr>
          <w:lang w:val="kk-KZ"/>
        </w:rPr>
        <w:t>төмендету</w:t>
      </w:r>
      <w:r w:rsidR="007E6791" w:rsidRPr="002D5257">
        <w:rPr>
          <w:lang w:val="kk-KZ"/>
        </w:rPr>
        <w:t xml:space="preserve"> немесе </w:t>
      </w:r>
      <w:r w:rsidR="00963EA5">
        <w:rPr>
          <w:lang w:val="kk-KZ"/>
        </w:rPr>
        <w:t xml:space="preserve">оны </w:t>
      </w:r>
      <w:r w:rsidR="007E6791" w:rsidRPr="002D5257">
        <w:rPr>
          <w:lang w:val="kk-KZ"/>
        </w:rPr>
        <w:t>еңсеруді болжайды. Білі</w:t>
      </w:r>
      <w:r w:rsidR="00963EA5">
        <w:rPr>
          <w:lang w:val="kk-KZ"/>
        </w:rPr>
        <w:t>м алушылардың өмірлік дағдысы және</w:t>
      </w:r>
      <w:r w:rsidR="007E6791" w:rsidRPr="002D5257">
        <w:rPr>
          <w:lang w:val="kk-KZ"/>
        </w:rPr>
        <w:t xml:space="preserve"> әлеуметтік өмірде қалыпты өмір сүруге қажетті арнайы жұмыстар қарастырылады. Жеңіл </w:t>
      </w:r>
      <w:r w:rsidR="00810ED5" w:rsidRPr="00810ED5">
        <w:rPr>
          <w:lang w:val="kk-KZ"/>
        </w:rPr>
        <w:t xml:space="preserve">ақыл-ой кемістігі бар </w:t>
      </w:r>
      <w:r w:rsidR="007E6791" w:rsidRPr="002D5257">
        <w:rPr>
          <w:lang w:val="kk-KZ"/>
        </w:rPr>
        <w:t>білім алушылардың</w:t>
      </w:r>
      <w:r w:rsidR="00244D7A" w:rsidRPr="002D5257">
        <w:rPr>
          <w:lang w:val="kk-KZ"/>
        </w:rPr>
        <w:t xml:space="preserve"> </w:t>
      </w:r>
      <w:r w:rsidR="007E6791" w:rsidRPr="002D5257">
        <w:rPr>
          <w:lang w:val="kk-KZ"/>
        </w:rPr>
        <w:t>қарапайым компьютерлік сауаттылықты меңгеруі олардың заманауи қоғам өміріне әлдеқайда табысты енуіне және әл</w:t>
      </w:r>
      <w:r w:rsidR="00B44DA1" w:rsidRPr="002D5257">
        <w:rPr>
          <w:lang w:val="kk-KZ"/>
        </w:rPr>
        <w:t>еуметтік дамуына жағдай жасайды;</w:t>
      </w:r>
    </w:p>
    <w:p w:rsidR="00E15186" w:rsidRPr="002D5257" w:rsidRDefault="00E15186" w:rsidP="00C72EF7">
      <w:pPr>
        <w:pStyle w:val="ab"/>
        <w:rPr>
          <w:lang w:val="kk-KZ"/>
        </w:rPr>
      </w:pPr>
      <w:r w:rsidRPr="002D5257">
        <w:rPr>
          <w:lang w:val="kk-KZ"/>
        </w:rPr>
        <w:t xml:space="preserve">4) </w:t>
      </w:r>
      <w:r w:rsidR="00F53229">
        <w:rPr>
          <w:lang w:val="kk-KZ"/>
        </w:rPr>
        <w:t xml:space="preserve">оқытудағы әрекеттік </w:t>
      </w:r>
      <w:r w:rsidR="00810ED5">
        <w:rPr>
          <w:lang w:val="kk-KZ"/>
        </w:rPr>
        <w:t>тәсіл</w:t>
      </w:r>
      <w:r w:rsidR="007E6791" w:rsidRPr="002D5257">
        <w:rPr>
          <w:lang w:val="kk-KZ"/>
        </w:rPr>
        <w:t xml:space="preserve"> ақыл-ой</w:t>
      </w:r>
      <w:r w:rsidR="00C568D5">
        <w:rPr>
          <w:lang w:val="kk-KZ"/>
        </w:rPr>
        <w:t>ы зақымдалған</w:t>
      </w:r>
      <w:r w:rsidR="007E6791" w:rsidRPr="002D5257">
        <w:rPr>
          <w:lang w:val="kk-KZ"/>
        </w:rPr>
        <w:t xml:space="preserve"> білім алушылард</w:t>
      </w:r>
      <w:r w:rsidR="00F53229">
        <w:rPr>
          <w:lang w:val="kk-KZ"/>
        </w:rPr>
        <w:t>ың жеке даму ерекшеліктерін ес</w:t>
      </w:r>
      <w:r w:rsidR="007E6791" w:rsidRPr="002D5257">
        <w:rPr>
          <w:lang w:val="kk-KZ"/>
        </w:rPr>
        <w:t>ке</w:t>
      </w:r>
      <w:r w:rsidR="00810ED5">
        <w:rPr>
          <w:lang w:val="kk-KZ"/>
        </w:rPr>
        <w:t>ре отырып</w:t>
      </w:r>
      <w:r w:rsidR="007E6791" w:rsidRPr="002D5257">
        <w:rPr>
          <w:lang w:val="kk-KZ"/>
        </w:rPr>
        <w:t xml:space="preserve"> </w:t>
      </w:r>
      <w:r w:rsidR="00F53229">
        <w:rPr>
          <w:lang w:val="kk-KZ"/>
        </w:rPr>
        <w:t>білім беру құрылымының</w:t>
      </w:r>
      <w:r w:rsidR="00CE7F01" w:rsidRPr="002D5257">
        <w:rPr>
          <w:lang w:val="kk-KZ"/>
        </w:rPr>
        <w:t xml:space="preserve"> негізгі заңдылықтарын ашатын психология ғылым</w:t>
      </w:r>
      <w:r w:rsidR="00F53229">
        <w:rPr>
          <w:lang w:val="kk-KZ"/>
        </w:rPr>
        <w:t>ы</w:t>
      </w:r>
      <w:r w:rsidR="00CE7F01" w:rsidRPr="002D5257">
        <w:rPr>
          <w:lang w:val="kk-KZ"/>
        </w:rPr>
        <w:t>ның те</w:t>
      </w:r>
      <w:r w:rsidR="00F53229">
        <w:rPr>
          <w:lang w:val="kk-KZ"/>
        </w:rPr>
        <w:t xml:space="preserve">ориялық </w:t>
      </w:r>
      <w:r w:rsidR="00810ED5">
        <w:rPr>
          <w:lang w:val="kk-KZ"/>
        </w:rPr>
        <w:t>қағидаларына</w:t>
      </w:r>
      <w:r w:rsidR="00F53229">
        <w:rPr>
          <w:lang w:val="kk-KZ"/>
        </w:rPr>
        <w:t xml:space="preserve"> негізделеді. Сонымен қоса </w:t>
      </w:r>
      <w:r w:rsidR="00810ED5" w:rsidRPr="00810ED5">
        <w:rPr>
          <w:lang w:val="kk-KZ"/>
        </w:rPr>
        <w:t xml:space="preserve">жеңіл ақыл-ой кемістігі бар </w:t>
      </w:r>
      <w:r w:rsidR="00CE7F01" w:rsidRPr="002D5257">
        <w:rPr>
          <w:lang w:val="kk-KZ"/>
        </w:rPr>
        <w:t>білім алушылардың жеке дамуы оларға тиімді қызметті (оқыту және заттық-тәжірибелік) ұйымда</w:t>
      </w:r>
      <w:r w:rsidR="00F53229">
        <w:rPr>
          <w:lang w:val="kk-KZ"/>
        </w:rPr>
        <w:t>стырумен анықталат</w:t>
      </w:r>
      <w:r w:rsidR="00B44DA1" w:rsidRPr="002D5257">
        <w:rPr>
          <w:lang w:val="kk-KZ"/>
        </w:rPr>
        <w:t>ы</w:t>
      </w:r>
      <w:r w:rsidR="00F53229">
        <w:rPr>
          <w:lang w:val="kk-KZ"/>
        </w:rPr>
        <w:t>нын мойындауға негізделеді</w:t>
      </w:r>
      <w:r w:rsidR="00B44DA1" w:rsidRPr="002D5257">
        <w:rPr>
          <w:lang w:val="kk-KZ"/>
        </w:rPr>
        <w:t>;</w:t>
      </w:r>
      <w:r w:rsidR="00CE0C13" w:rsidRPr="002D5257">
        <w:rPr>
          <w:lang w:val="kk-KZ"/>
        </w:rPr>
        <w:t xml:space="preserve"> </w:t>
      </w:r>
    </w:p>
    <w:p w:rsidR="00F53229" w:rsidRDefault="00E15186" w:rsidP="00C72EF7">
      <w:pPr>
        <w:pStyle w:val="ab"/>
        <w:rPr>
          <w:lang w:val="kk-KZ"/>
        </w:rPr>
      </w:pPr>
      <w:r w:rsidRPr="002D5257">
        <w:rPr>
          <w:lang w:val="kk-KZ"/>
        </w:rPr>
        <w:t xml:space="preserve">5) </w:t>
      </w:r>
      <w:r w:rsidR="00B44DA1" w:rsidRPr="002D5257">
        <w:rPr>
          <w:lang w:val="kk-KZ"/>
        </w:rPr>
        <w:t>о</w:t>
      </w:r>
      <w:r w:rsidR="00CE7F01" w:rsidRPr="002D5257">
        <w:rPr>
          <w:lang w:val="kk-KZ"/>
        </w:rPr>
        <w:t xml:space="preserve">қытудың </w:t>
      </w:r>
      <w:r w:rsidR="00F53229" w:rsidRPr="00F53229">
        <w:rPr>
          <w:lang w:val="kk-KZ"/>
        </w:rPr>
        <w:t>практи</w:t>
      </w:r>
      <w:r w:rsidR="00F53229">
        <w:rPr>
          <w:lang w:val="kk-KZ"/>
        </w:rPr>
        <w:t>калық</w:t>
      </w:r>
      <w:r w:rsidR="00F53229" w:rsidRPr="002D5257">
        <w:rPr>
          <w:lang w:val="kk-KZ"/>
        </w:rPr>
        <w:t xml:space="preserve"> </w:t>
      </w:r>
      <w:r w:rsidR="00CE7F01" w:rsidRPr="002D5257">
        <w:rPr>
          <w:lang w:val="kk-KZ"/>
        </w:rPr>
        <w:t xml:space="preserve">бағыттылығы </w:t>
      </w:r>
      <w:r w:rsidR="00F53229" w:rsidRPr="002D5257">
        <w:rPr>
          <w:lang w:val="kk-KZ"/>
        </w:rPr>
        <w:t>өтілген материал мен енді өтілетін материал және білім алушылардың тәжірибелік әрекеті арасындағы тығыз байланысты болжайды</w:t>
      </w:r>
      <w:r w:rsidR="00F53229">
        <w:rPr>
          <w:lang w:val="kk-KZ"/>
        </w:rPr>
        <w:t>,</w:t>
      </w:r>
      <w:r w:rsidR="00F53229" w:rsidRPr="002D5257">
        <w:rPr>
          <w:lang w:val="kk-KZ"/>
        </w:rPr>
        <w:t xml:space="preserve"> </w:t>
      </w:r>
      <w:r w:rsidR="00CE7F01" w:rsidRPr="002D5257">
        <w:rPr>
          <w:lang w:val="kk-KZ"/>
        </w:rPr>
        <w:t xml:space="preserve">тәжірибелік-бағдарлау </w:t>
      </w:r>
      <w:r w:rsidR="00F53229">
        <w:rPr>
          <w:lang w:val="kk-KZ"/>
        </w:rPr>
        <w:t xml:space="preserve">міндеттерін </w:t>
      </w:r>
      <w:r w:rsidR="00CE7F01" w:rsidRPr="002D5257">
        <w:rPr>
          <w:lang w:val="kk-KZ"/>
        </w:rPr>
        <w:t>шешу үшін бірінші</w:t>
      </w:r>
      <w:r w:rsidR="00810ED5">
        <w:rPr>
          <w:lang w:val="kk-KZ"/>
        </w:rPr>
        <w:t xml:space="preserve"> реттік мағынаға ие білік</w:t>
      </w:r>
      <w:r w:rsidR="00F53229">
        <w:rPr>
          <w:lang w:val="kk-KZ"/>
        </w:rPr>
        <w:t xml:space="preserve"> пен дағдыларын қалыптастыруға негізделеді</w:t>
      </w:r>
      <w:r w:rsidR="00B44DA1" w:rsidRPr="002D5257">
        <w:rPr>
          <w:lang w:val="kk-KZ"/>
        </w:rPr>
        <w:t>;</w:t>
      </w:r>
    </w:p>
    <w:p w:rsidR="00E15186" w:rsidRPr="002D5257" w:rsidRDefault="00E15186" w:rsidP="00C72EF7">
      <w:pPr>
        <w:pStyle w:val="ab"/>
        <w:rPr>
          <w:lang w:val="kk-KZ"/>
        </w:rPr>
      </w:pPr>
      <w:r w:rsidRPr="002D5257">
        <w:rPr>
          <w:lang w:val="kk-KZ"/>
        </w:rPr>
        <w:t xml:space="preserve">6) </w:t>
      </w:r>
      <w:r w:rsidR="00810ED5" w:rsidRPr="00810ED5">
        <w:rPr>
          <w:lang w:val="kk-KZ"/>
        </w:rPr>
        <w:t xml:space="preserve">жеңіл ақыл-ой кемістігі бар </w:t>
      </w:r>
      <w:r w:rsidR="00B44DA1" w:rsidRPr="002D5257">
        <w:rPr>
          <w:lang w:val="kk-KZ"/>
        </w:rPr>
        <w:t xml:space="preserve">білім алушыларға </w:t>
      </w:r>
      <w:r w:rsidR="004A2BDA">
        <w:rPr>
          <w:lang w:val="kk-KZ"/>
        </w:rPr>
        <w:t xml:space="preserve">қатысты </w:t>
      </w:r>
      <w:r w:rsidR="00B44DA1" w:rsidRPr="002D5257">
        <w:rPr>
          <w:lang w:val="kk-KZ"/>
        </w:rPr>
        <w:t xml:space="preserve">сараланған және жеке ықпал ету </w:t>
      </w:r>
      <w:r w:rsidR="00810ED5">
        <w:rPr>
          <w:lang w:val="kk-KZ"/>
        </w:rPr>
        <w:t>тәсіл</w:t>
      </w:r>
      <w:r w:rsidR="00975B3B">
        <w:rPr>
          <w:lang w:val="kk-KZ"/>
        </w:rPr>
        <w:t>і</w:t>
      </w:r>
      <w:r w:rsidR="004A2BDA">
        <w:rPr>
          <w:lang w:val="kk-KZ"/>
        </w:rPr>
        <w:t xml:space="preserve"> </w:t>
      </w:r>
      <w:r w:rsidR="00B44DA1" w:rsidRPr="002D5257">
        <w:rPr>
          <w:lang w:val="kk-KZ"/>
        </w:rPr>
        <w:t>бағдарламаның мазмұнын</w:t>
      </w:r>
      <w:r w:rsidR="00AE7143" w:rsidRPr="002D5257">
        <w:rPr>
          <w:lang w:val="kk-KZ"/>
        </w:rPr>
        <w:t xml:space="preserve"> </w:t>
      </w:r>
      <w:r w:rsidR="00B44DA1" w:rsidRPr="002D5257">
        <w:rPr>
          <w:lang w:val="kk-KZ"/>
        </w:rPr>
        <w:t>әртүрлі меңгеру мүмкіндігімен сипатталат</w:t>
      </w:r>
      <w:r w:rsidR="004A2BDA">
        <w:rPr>
          <w:lang w:val="kk-KZ"/>
        </w:rPr>
        <w:t>ын ерекшеліктерін ес</w:t>
      </w:r>
      <w:r w:rsidR="00AE7143" w:rsidRPr="002D5257">
        <w:rPr>
          <w:lang w:val="kk-KZ"/>
        </w:rPr>
        <w:t>ке</w:t>
      </w:r>
      <w:r w:rsidR="004A2BDA">
        <w:rPr>
          <w:lang w:val="kk-KZ"/>
        </w:rPr>
        <w:t>руді</w:t>
      </w:r>
      <w:r w:rsidR="00AE7143" w:rsidRPr="002D5257">
        <w:rPr>
          <w:lang w:val="kk-KZ"/>
        </w:rPr>
        <w:t xml:space="preserve"> болжайды</w:t>
      </w:r>
      <w:r w:rsidR="004A2BDA">
        <w:rPr>
          <w:lang w:val="kk-KZ"/>
        </w:rPr>
        <w:t xml:space="preserve"> және оқу ма</w:t>
      </w:r>
      <w:r w:rsidR="00AE7143" w:rsidRPr="002D5257">
        <w:rPr>
          <w:lang w:val="kk-KZ"/>
        </w:rPr>
        <w:t>т</w:t>
      </w:r>
      <w:r w:rsidR="004A2BDA">
        <w:rPr>
          <w:lang w:val="kk-KZ"/>
        </w:rPr>
        <w:t>е</w:t>
      </w:r>
      <w:r w:rsidR="00AE7143" w:rsidRPr="002D5257">
        <w:rPr>
          <w:lang w:val="kk-KZ"/>
        </w:rPr>
        <w:t>риалын меңгеру біліктіл</w:t>
      </w:r>
      <w:r w:rsidR="004A2BDA">
        <w:rPr>
          <w:lang w:val="kk-KZ"/>
        </w:rPr>
        <w:t>і</w:t>
      </w:r>
      <w:r w:rsidR="00AE7143" w:rsidRPr="002D5257">
        <w:rPr>
          <w:lang w:val="kk-KZ"/>
        </w:rPr>
        <w:t>к пе</w:t>
      </w:r>
      <w:r w:rsidR="004A2BDA">
        <w:rPr>
          <w:lang w:val="kk-KZ"/>
        </w:rPr>
        <w:t>н дағды, алған білімнің сапасы</w:t>
      </w:r>
      <w:r w:rsidR="00AE7143" w:rsidRPr="002D5257">
        <w:rPr>
          <w:lang w:val="kk-KZ"/>
        </w:rPr>
        <w:t>н</w:t>
      </w:r>
      <w:r w:rsidR="004A2BDA">
        <w:rPr>
          <w:lang w:val="kk-KZ"/>
        </w:rPr>
        <w:t>да</w:t>
      </w:r>
      <w:r w:rsidR="00AE7143" w:rsidRPr="002D5257">
        <w:rPr>
          <w:lang w:val="kk-KZ"/>
        </w:rPr>
        <w:t xml:space="preserve"> көрініс табады. Ақыл-ой </w:t>
      </w:r>
      <w:r w:rsidR="004A2BDA">
        <w:rPr>
          <w:lang w:val="kk-KZ"/>
        </w:rPr>
        <w:t xml:space="preserve">бұзылысы </w:t>
      </w:r>
      <w:r w:rsidR="00AE7143" w:rsidRPr="002D5257">
        <w:rPr>
          <w:lang w:val="kk-KZ"/>
        </w:rPr>
        <w:t>бар оқушы</w:t>
      </w:r>
      <w:r w:rsidR="004A2BDA">
        <w:rPr>
          <w:lang w:val="kk-KZ"/>
        </w:rPr>
        <w:t xml:space="preserve">ларды </w:t>
      </w:r>
      <w:r w:rsidR="00AE7143" w:rsidRPr="002D5257">
        <w:rPr>
          <w:lang w:val="kk-KZ"/>
        </w:rPr>
        <w:t xml:space="preserve">оқыту </w:t>
      </w:r>
      <w:r w:rsidR="00975B3B">
        <w:rPr>
          <w:lang w:val="kk-KZ"/>
        </w:rPr>
        <w:t>проце</w:t>
      </w:r>
      <w:r w:rsidR="00C02B13">
        <w:rPr>
          <w:lang w:val="kk-KZ"/>
        </w:rPr>
        <w:t>с</w:t>
      </w:r>
      <w:r w:rsidR="00AE7143" w:rsidRPr="002D5257">
        <w:rPr>
          <w:lang w:val="kk-KZ"/>
        </w:rPr>
        <w:t xml:space="preserve">і </w:t>
      </w:r>
      <w:r w:rsidR="00C568D5" w:rsidRPr="002D5257">
        <w:rPr>
          <w:lang w:val="kk-KZ"/>
        </w:rPr>
        <w:t>В.В.</w:t>
      </w:r>
      <w:r w:rsidR="00C568D5">
        <w:rPr>
          <w:lang w:val="kk-KZ"/>
        </w:rPr>
        <w:t xml:space="preserve"> </w:t>
      </w:r>
      <w:r w:rsidR="00C568D5" w:rsidRPr="002D5257">
        <w:rPr>
          <w:lang w:val="kk-KZ"/>
        </w:rPr>
        <w:t xml:space="preserve">Воронкова бойынша </w:t>
      </w:r>
      <w:r w:rsidR="00AE7143" w:rsidRPr="002D5257">
        <w:rPr>
          <w:lang w:val="kk-KZ"/>
        </w:rPr>
        <w:t>4 типологиялық топтың</w:t>
      </w:r>
      <w:r w:rsidR="00C568D5">
        <w:rPr>
          <w:lang w:val="kk-KZ"/>
        </w:rPr>
        <w:t xml:space="preserve"> </w:t>
      </w:r>
      <w:r w:rsidR="003E6509" w:rsidRPr="002D5257">
        <w:rPr>
          <w:lang w:val="kk-KZ"/>
        </w:rPr>
        <w:t>негізінде жүзеге асады.</w:t>
      </w:r>
      <w:r w:rsidR="003E6509">
        <w:rPr>
          <w:lang w:val="kk-KZ"/>
        </w:rPr>
        <w:t xml:space="preserve"> </w:t>
      </w:r>
      <w:r w:rsidR="00AE7143" w:rsidRPr="002D5257">
        <w:rPr>
          <w:lang w:val="kk-KZ"/>
        </w:rPr>
        <w:t xml:space="preserve">Білім алушылардың әр типологиялық тобы үшін педагог </w:t>
      </w:r>
      <w:r w:rsidR="006345E3" w:rsidRPr="002D5257">
        <w:rPr>
          <w:lang w:val="kk-KZ"/>
        </w:rPr>
        <w:t>оқ</w:t>
      </w:r>
      <w:r w:rsidR="004A2BDA">
        <w:rPr>
          <w:lang w:val="kk-KZ"/>
        </w:rPr>
        <w:t>ыту материалдарын</w:t>
      </w:r>
      <w:r w:rsidR="00C568D5">
        <w:rPr>
          <w:lang w:val="kk-KZ"/>
        </w:rPr>
        <w:t>ың</w:t>
      </w:r>
      <w:r w:rsidR="004A2BDA">
        <w:rPr>
          <w:lang w:val="kk-KZ"/>
        </w:rPr>
        <w:t xml:space="preserve"> қиындығын ес</w:t>
      </w:r>
      <w:r w:rsidR="006345E3" w:rsidRPr="002D5257">
        <w:rPr>
          <w:lang w:val="kk-KZ"/>
        </w:rPr>
        <w:t>ке</w:t>
      </w:r>
      <w:r w:rsidR="00975B3B">
        <w:rPr>
          <w:lang w:val="kk-KZ"/>
        </w:rPr>
        <w:t>ре</w:t>
      </w:r>
      <w:r w:rsidR="006345E3" w:rsidRPr="002D5257">
        <w:rPr>
          <w:lang w:val="kk-KZ"/>
        </w:rPr>
        <w:t xml:space="preserve"> отырып мүмкіндіктеріне сай іріктеп алады. </w:t>
      </w:r>
      <w:r w:rsidR="004A2BDA">
        <w:rPr>
          <w:lang w:val="kk-KZ"/>
        </w:rPr>
        <w:t>Сонымен қатар оқыту жұмысының қарқ</w:t>
      </w:r>
      <w:r w:rsidR="006345E3" w:rsidRPr="002D5257">
        <w:rPr>
          <w:lang w:val="kk-KZ"/>
        </w:rPr>
        <w:t xml:space="preserve">ыны, білім алушылардың </w:t>
      </w:r>
      <w:r w:rsidR="004A2BDA">
        <w:rPr>
          <w:lang w:val="kk-KZ"/>
        </w:rPr>
        <w:t>әрекетті өздігінен</w:t>
      </w:r>
      <w:r w:rsidR="006345E3" w:rsidRPr="002D5257">
        <w:rPr>
          <w:lang w:val="kk-KZ"/>
        </w:rPr>
        <w:t xml:space="preserve"> орындау деңгейі, оқытудың әдіс-тәсілдері түрленеді.</w:t>
      </w:r>
      <w:r w:rsidR="00AE7143" w:rsidRPr="002D5257">
        <w:rPr>
          <w:lang w:val="kk-KZ"/>
        </w:rPr>
        <w:t xml:space="preserve"> </w:t>
      </w:r>
      <w:r w:rsidR="004A2BDA">
        <w:rPr>
          <w:lang w:val="kk-KZ"/>
        </w:rPr>
        <w:t>Білім алушыларды топқа бөлу шартты әрі жылжымалы түрде болады.</w:t>
      </w:r>
      <w:r w:rsidR="004A2BDA" w:rsidRPr="002D5257">
        <w:rPr>
          <w:lang w:val="kk-KZ"/>
        </w:rPr>
        <w:t xml:space="preserve"> </w:t>
      </w:r>
      <w:r w:rsidR="006345E3" w:rsidRPr="002D5257">
        <w:rPr>
          <w:lang w:val="kk-KZ"/>
        </w:rPr>
        <w:t>Сараланған тәсіл оқытуды жекешел</w:t>
      </w:r>
      <w:r w:rsidR="00810ED5">
        <w:rPr>
          <w:lang w:val="kk-KZ"/>
        </w:rPr>
        <w:t>ендірумен толықтырыл</w:t>
      </w:r>
      <w:r w:rsidR="006345E3" w:rsidRPr="002D5257">
        <w:rPr>
          <w:lang w:val="kk-KZ"/>
        </w:rPr>
        <w:t>ады;</w:t>
      </w:r>
      <w:r w:rsidR="00AE7143" w:rsidRPr="002D5257">
        <w:rPr>
          <w:lang w:val="kk-KZ"/>
        </w:rPr>
        <w:t xml:space="preserve"> </w:t>
      </w:r>
    </w:p>
    <w:p w:rsidR="00E15186" w:rsidRPr="00F20BC1" w:rsidRDefault="00E15186" w:rsidP="00C72EF7">
      <w:pPr>
        <w:pStyle w:val="ab"/>
        <w:rPr>
          <w:lang w:val="kk-KZ"/>
        </w:rPr>
      </w:pPr>
      <w:r w:rsidRPr="002D5257">
        <w:rPr>
          <w:lang w:val="kk-KZ"/>
        </w:rPr>
        <w:t xml:space="preserve">7) </w:t>
      </w:r>
      <w:r w:rsidR="006345E3" w:rsidRPr="002D5257">
        <w:rPr>
          <w:lang w:val="kk-KZ"/>
        </w:rPr>
        <w:t>оқыту-т</w:t>
      </w:r>
      <w:r w:rsidR="00810ED5">
        <w:rPr>
          <w:lang w:val="kk-KZ"/>
        </w:rPr>
        <w:t>анымдық және тәжірибелік қызметін</w:t>
      </w:r>
      <w:r w:rsidR="006345E3" w:rsidRPr="002D5257">
        <w:rPr>
          <w:lang w:val="kk-KZ"/>
        </w:rPr>
        <w:t xml:space="preserve"> арнайы педагогикалық </w:t>
      </w:r>
      <w:r w:rsidR="00810ED5">
        <w:rPr>
          <w:lang w:val="kk-KZ"/>
        </w:rPr>
        <w:t xml:space="preserve">басшылық ету </w:t>
      </w:r>
      <w:r w:rsidR="006345E3" w:rsidRPr="002D5257">
        <w:rPr>
          <w:lang w:val="kk-KZ"/>
        </w:rPr>
        <w:t xml:space="preserve">қажеттілігі </w:t>
      </w:r>
      <w:r w:rsidR="008A4CDC" w:rsidRPr="002D5257">
        <w:rPr>
          <w:lang w:val="kk-KZ"/>
        </w:rPr>
        <w:t>тан</w:t>
      </w:r>
      <w:r w:rsidR="008A4CDC">
        <w:rPr>
          <w:lang w:val="kk-KZ"/>
        </w:rPr>
        <w:t xml:space="preserve">ымдық белсенділіктің төмендігі, </w:t>
      </w:r>
      <w:r w:rsidR="006345E3" w:rsidRPr="002D5257">
        <w:rPr>
          <w:lang w:val="kk-KZ"/>
        </w:rPr>
        <w:t>ойлаудың</w:t>
      </w:r>
      <w:r w:rsidR="00BD0143" w:rsidRPr="002D5257">
        <w:rPr>
          <w:lang w:val="kk-KZ"/>
        </w:rPr>
        <w:t xml:space="preserve"> аналитикалық және</w:t>
      </w:r>
      <w:r w:rsidR="006345E3" w:rsidRPr="002D5257">
        <w:rPr>
          <w:lang w:val="kk-KZ"/>
        </w:rPr>
        <w:t xml:space="preserve"> жалпылама қызметі</w:t>
      </w:r>
      <w:r w:rsidR="00B24003">
        <w:rPr>
          <w:lang w:val="kk-KZ"/>
        </w:rPr>
        <w:t>нің әлсіздігі</w:t>
      </w:r>
      <w:r w:rsidR="00BD0143" w:rsidRPr="002D5257">
        <w:rPr>
          <w:lang w:val="kk-KZ"/>
        </w:rPr>
        <w:t>н</w:t>
      </w:r>
      <w:r w:rsidR="008A4CDC">
        <w:rPr>
          <w:lang w:val="kk-KZ"/>
        </w:rPr>
        <w:t>е байланысты</w:t>
      </w:r>
      <w:r w:rsidR="00BD0143" w:rsidRPr="002D5257">
        <w:rPr>
          <w:lang w:val="kk-KZ"/>
        </w:rPr>
        <w:t xml:space="preserve">. </w:t>
      </w:r>
      <w:r w:rsidR="00BA3C62">
        <w:rPr>
          <w:lang w:val="kk-KZ"/>
        </w:rPr>
        <w:t>П</w:t>
      </w:r>
      <w:r w:rsidR="00BD0143" w:rsidRPr="002D5257">
        <w:rPr>
          <w:lang w:val="kk-KZ"/>
        </w:rPr>
        <w:t xml:space="preserve">едагог </w:t>
      </w:r>
      <w:r w:rsidR="00BA3C62" w:rsidRPr="00BA3C62">
        <w:rPr>
          <w:lang w:val="kk-KZ"/>
        </w:rPr>
        <w:t xml:space="preserve">ақыл-ой кемістігі бар </w:t>
      </w:r>
      <w:r w:rsidR="00BD0143" w:rsidRPr="002D5257">
        <w:rPr>
          <w:lang w:val="kk-KZ"/>
        </w:rPr>
        <w:t>білім алушылардың даму заңдылықтары</w:t>
      </w:r>
      <w:r w:rsidR="00F20BC1">
        <w:rPr>
          <w:lang w:val="kk-KZ"/>
        </w:rPr>
        <w:t xml:space="preserve"> мен</w:t>
      </w:r>
      <w:r w:rsidR="00BD0143" w:rsidRPr="002D5257">
        <w:rPr>
          <w:lang w:val="kk-KZ"/>
        </w:rPr>
        <w:t xml:space="preserve"> сыныптағы әрбір оқушының танымдық мүмкіндіктерін біле отырып, оқытудың арнайы </w:t>
      </w:r>
      <w:r w:rsidR="00BD0143" w:rsidRPr="002D5257">
        <w:rPr>
          <w:lang w:val="kk-KZ"/>
        </w:rPr>
        <w:lastRenderedPageBreak/>
        <w:t>әдістемесі</w:t>
      </w:r>
      <w:r w:rsidR="007E184D" w:rsidRPr="002D5257">
        <w:rPr>
          <w:lang w:val="kk-KZ"/>
        </w:rPr>
        <w:t>н</w:t>
      </w:r>
      <w:r w:rsidR="00BD0143" w:rsidRPr="002D5257">
        <w:rPr>
          <w:lang w:val="kk-KZ"/>
        </w:rPr>
        <w:t xml:space="preserve"> ұйымдастырады және </w:t>
      </w:r>
      <w:r w:rsidR="00F20BC1">
        <w:rPr>
          <w:lang w:val="kk-KZ"/>
        </w:rPr>
        <w:t>білім алушыларды</w:t>
      </w:r>
      <w:r w:rsidR="00BA3C62">
        <w:rPr>
          <w:lang w:val="kk-KZ"/>
        </w:rPr>
        <w:t>ң оқу-танымдық әрекетін</w:t>
      </w:r>
      <w:r w:rsidR="007E184D" w:rsidRPr="002D5257">
        <w:rPr>
          <w:lang w:val="kk-KZ"/>
        </w:rPr>
        <w:t xml:space="preserve"> бағыттайды.</w:t>
      </w:r>
      <w:r w:rsidR="00F35034">
        <w:rPr>
          <w:lang w:val="kk-KZ"/>
        </w:rPr>
        <w:t xml:space="preserve"> </w:t>
      </w:r>
      <w:bookmarkStart w:id="2" w:name="_Toc348969532"/>
    </w:p>
    <w:p w:rsidR="00E15186" w:rsidRPr="002D5257" w:rsidRDefault="000D102E" w:rsidP="00C72EF7">
      <w:pPr>
        <w:pStyle w:val="ab"/>
        <w:rPr>
          <w:lang w:val="kk-KZ"/>
        </w:rPr>
      </w:pPr>
      <w:r>
        <w:rPr>
          <w:lang w:val="kk-KZ"/>
        </w:rPr>
        <w:t>5</w:t>
      </w:r>
      <w:r w:rsidR="007E1CD2">
        <w:rPr>
          <w:lang w:val="kk-KZ"/>
        </w:rPr>
        <w:t xml:space="preserve">. </w:t>
      </w:r>
      <w:r w:rsidR="007E184D" w:rsidRPr="002D5257">
        <w:rPr>
          <w:lang w:val="kk-KZ"/>
        </w:rPr>
        <w:t xml:space="preserve">Жеңіл </w:t>
      </w:r>
      <w:r w:rsidR="00BA3C62" w:rsidRPr="00BA3C62">
        <w:rPr>
          <w:lang w:val="kk-KZ"/>
        </w:rPr>
        <w:t xml:space="preserve">ақыл-ой кемістігі бар </w:t>
      </w:r>
      <w:r w:rsidR="007E1CD2">
        <w:rPr>
          <w:lang w:val="kk-KZ"/>
        </w:rPr>
        <w:t>білім алушылардың</w:t>
      </w:r>
      <w:r w:rsidR="007E184D" w:rsidRPr="002D5257">
        <w:rPr>
          <w:lang w:val="kk-KZ"/>
        </w:rPr>
        <w:t xml:space="preserve"> информатика бойынша оқу материалдарын меңгеру нәтижелерін бағалау нормалары бағдарламада көрсетілген мақсатты тұжырымдамаға негізделген және оқушылардың оқу жетістіктерін бағалау мен тексеруді ұйымдастырудың бірегей тәсілдерін жүзеге асыруға бағытталған. </w:t>
      </w:r>
    </w:p>
    <w:p w:rsidR="00E15186" w:rsidRPr="002D5257" w:rsidRDefault="000D102E" w:rsidP="00C72EF7">
      <w:pPr>
        <w:pStyle w:val="ab"/>
        <w:rPr>
          <w:lang w:val="kk-KZ"/>
        </w:rPr>
      </w:pPr>
      <w:r>
        <w:rPr>
          <w:lang w:val="kk-KZ"/>
        </w:rPr>
        <w:t>6</w:t>
      </w:r>
      <w:r w:rsidR="007E1CD2">
        <w:rPr>
          <w:lang w:val="kk-KZ"/>
        </w:rPr>
        <w:t xml:space="preserve">. </w:t>
      </w:r>
      <w:r>
        <w:rPr>
          <w:lang w:val="kk-KZ"/>
        </w:rPr>
        <w:t>Ақыл-ой кемістігі бар</w:t>
      </w:r>
      <w:r w:rsidR="00C568D5">
        <w:rPr>
          <w:lang w:val="kk-KZ"/>
        </w:rPr>
        <w:t xml:space="preserve"> </w:t>
      </w:r>
      <w:r w:rsidR="007E184D" w:rsidRPr="002D5257">
        <w:rPr>
          <w:lang w:val="kk-KZ"/>
        </w:rPr>
        <w:t xml:space="preserve">білім алушылардың жетістіктерін бағалау ішкі бағалау құралдарымен жүзеге асады. Оқыту бағдарламасын меңгерудің нәтижелері </w:t>
      </w:r>
      <w:r w:rsidR="006258CD" w:rsidRPr="002D5257">
        <w:rPr>
          <w:lang w:val="kk-KZ"/>
        </w:rPr>
        <w:t xml:space="preserve">сыныпта тікелей мұғалімнің қатысуымен оқыту </w:t>
      </w:r>
      <w:r w:rsidR="007E1CD2">
        <w:rPr>
          <w:lang w:val="kk-KZ"/>
        </w:rPr>
        <w:t>үд</w:t>
      </w:r>
      <w:r w:rsidR="006258CD" w:rsidRPr="002D5257">
        <w:rPr>
          <w:lang w:val="kk-KZ"/>
        </w:rPr>
        <w:t>е</w:t>
      </w:r>
      <w:r w:rsidR="007E1CD2">
        <w:rPr>
          <w:lang w:val="kk-KZ"/>
        </w:rPr>
        <w:t>рі</w:t>
      </w:r>
      <w:r w:rsidR="006258CD" w:rsidRPr="002D5257">
        <w:rPr>
          <w:lang w:val="kk-KZ"/>
        </w:rPr>
        <w:t>сі барысында бағаланады</w:t>
      </w:r>
      <w:r w:rsidR="007E1CD2">
        <w:rPr>
          <w:lang w:val="kk-KZ"/>
        </w:rPr>
        <w:t>, педагог</w:t>
      </w:r>
      <w:r w:rsidR="006258CD" w:rsidRPr="002D5257">
        <w:rPr>
          <w:lang w:val="kk-KZ"/>
        </w:rPr>
        <w:t xml:space="preserve"> бақылап бағалау әрекетін жүйелі түрде жүзеге асыр</w:t>
      </w:r>
      <w:r w:rsidR="007E1CD2">
        <w:rPr>
          <w:lang w:val="kk-KZ"/>
        </w:rPr>
        <w:t>ады</w:t>
      </w:r>
      <w:r w:rsidR="006258CD" w:rsidRPr="002D5257">
        <w:rPr>
          <w:lang w:val="kk-KZ"/>
        </w:rPr>
        <w:t xml:space="preserve">. </w:t>
      </w:r>
    </w:p>
    <w:p w:rsidR="00E15186" w:rsidRPr="002D5257" w:rsidRDefault="000D102E" w:rsidP="00C72EF7">
      <w:pPr>
        <w:pStyle w:val="ab"/>
        <w:rPr>
          <w:lang w:val="kk-KZ"/>
        </w:rPr>
      </w:pPr>
      <w:r>
        <w:rPr>
          <w:lang w:val="kk-KZ"/>
        </w:rPr>
        <w:t>7</w:t>
      </w:r>
      <w:r w:rsidR="007E1CD2">
        <w:rPr>
          <w:lang w:val="kk-KZ"/>
        </w:rPr>
        <w:t xml:space="preserve">. </w:t>
      </w:r>
      <w:r>
        <w:rPr>
          <w:lang w:val="kk-KZ"/>
        </w:rPr>
        <w:t xml:space="preserve">Жеңіл </w:t>
      </w:r>
      <w:r w:rsidR="00C56F5B" w:rsidRPr="00C56F5B">
        <w:rPr>
          <w:lang w:val="kk-KZ"/>
        </w:rPr>
        <w:t xml:space="preserve">ақыл-ой кемістігі бар </w:t>
      </w:r>
      <w:r w:rsidR="006258CD" w:rsidRPr="002D5257">
        <w:rPr>
          <w:lang w:val="kk-KZ"/>
        </w:rPr>
        <w:t xml:space="preserve">білім алушыларды оқытудың нәтижелілігін бағалау ағымдық (әр сабақта), мерзімдік (тақырыптық) және қорытынды бақылау түрінде жүргізіледі. </w:t>
      </w:r>
    </w:p>
    <w:p w:rsidR="00E15186" w:rsidRPr="002D5257" w:rsidRDefault="000D102E" w:rsidP="00C72EF7">
      <w:pPr>
        <w:pStyle w:val="ab"/>
        <w:rPr>
          <w:lang w:val="kk-KZ"/>
        </w:rPr>
      </w:pPr>
      <w:r>
        <w:rPr>
          <w:lang w:val="kk-KZ"/>
        </w:rPr>
        <w:t>8</w:t>
      </w:r>
      <w:r w:rsidR="007E1CD2">
        <w:rPr>
          <w:lang w:val="kk-KZ"/>
        </w:rPr>
        <w:t xml:space="preserve">. </w:t>
      </w:r>
      <w:r w:rsidR="006258CD" w:rsidRPr="002D5257">
        <w:rPr>
          <w:lang w:val="kk-KZ"/>
        </w:rPr>
        <w:t xml:space="preserve">Ағымдық бақылау білім алушыларды сабақ үстінде бақылау, өзіндік және тәжірибелік жұмыстарды талдау, қызметтің ұжымдық түрлерінің көмегімен </w:t>
      </w:r>
      <w:r w:rsidR="00B27BD0" w:rsidRPr="002D5257">
        <w:rPr>
          <w:lang w:val="kk-KZ"/>
        </w:rPr>
        <w:t xml:space="preserve">орындалады. Әр сабақтағы бақылау оқыту </w:t>
      </w:r>
      <w:r w:rsidR="007E1CD2">
        <w:rPr>
          <w:lang w:val="kk-KZ"/>
        </w:rPr>
        <w:t>үд</w:t>
      </w:r>
      <w:r w:rsidR="00B27BD0" w:rsidRPr="002D5257">
        <w:rPr>
          <w:lang w:val="kk-KZ"/>
        </w:rPr>
        <w:t>е</w:t>
      </w:r>
      <w:r w:rsidR="007E1CD2">
        <w:rPr>
          <w:lang w:val="kk-KZ"/>
        </w:rPr>
        <w:t>рі</w:t>
      </w:r>
      <w:r w:rsidR="00B27BD0" w:rsidRPr="002D5257">
        <w:rPr>
          <w:lang w:val="kk-KZ"/>
        </w:rPr>
        <w:t>сінің сапасын қамтамасыз ету үшін педагогтар</w:t>
      </w:r>
      <w:r w:rsidR="003E6509">
        <w:rPr>
          <w:lang w:val="kk-KZ"/>
        </w:rPr>
        <w:t>дың қолданған оқыту әдістерінің</w:t>
      </w:r>
      <w:r w:rsidR="00B27BD0" w:rsidRPr="002D5257">
        <w:rPr>
          <w:lang w:val="kk-KZ"/>
        </w:rPr>
        <w:t xml:space="preserve"> мазмұнын түзету мақсатында жүргізіледі. Мұндай бақылау білім алушылардың қарым-қатынасын</w:t>
      </w:r>
      <w:r w:rsidR="007E1CD2">
        <w:rPr>
          <w:lang w:val="kk-KZ"/>
        </w:rPr>
        <w:t>д</w:t>
      </w:r>
      <w:r w:rsidR="00B27BD0" w:rsidRPr="002D5257">
        <w:rPr>
          <w:lang w:val="kk-KZ"/>
        </w:rPr>
        <w:t>а тәрбиелік және ынталандырушы сипатқа ие.</w:t>
      </w:r>
      <w:r w:rsidR="00E15186" w:rsidRPr="002D5257">
        <w:rPr>
          <w:lang w:val="kk-KZ"/>
        </w:rPr>
        <w:t xml:space="preserve"> </w:t>
      </w:r>
    </w:p>
    <w:p w:rsidR="00E15186" w:rsidRPr="00D9072B" w:rsidRDefault="000D102E" w:rsidP="00C72EF7">
      <w:pPr>
        <w:pStyle w:val="ab"/>
        <w:rPr>
          <w:lang w:val="kk-KZ"/>
        </w:rPr>
      </w:pPr>
      <w:r>
        <w:rPr>
          <w:lang w:val="kk-KZ"/>
        </w:rPr>
        <w:t>9</w:t>
      </w:r>
      <w:r w:rsidR="007E1CD2">
        <w:rPr>
          <w:lang w:val="kk-KZ"/>
        </w:rPr>
        <w:t xml:space="preserve">. </w:t>
      </w:r>
      <w:r w:rsidR="00B27BD0" w:rsidRPr="002D5257">
        <w:rPr>
          <w:lang w:val="kk-KZ"/>
        </w:rPr>
        <w:t>Мерзімдік бақылау бөлімнің бағдарламалық тақырыбы</w:t>
      </w:r>
      <w:r w:rsidR="007E1CD2">
        <w:rPr>
          <w:lang w:val="kk-KZ"/>
        </w:rPr>
        <w:t xml:space="preserve"> жә</w:t>
      </w:r>
      <w:r w:rsidR="00B27BD0" w:rsidRPr="002D5257">
        <w:rPr>
          <w:lang w:val="kk-KZ"/>
        </w:rPr>
        <w:t>н</w:t>
      </w:r>
      <w:r w:rsidR="007E1CD2">
        <w:rPr>
          <w:lang w:val="kk-KZ"/>
        </w:rPr>
        <w:t>е тарауды</w:t>
      </w:r>
      <w:r w:rsidR="00B27BD0" w:rsidRPr="002D5257">
        <w:rPr>
          <w:lang w:val="kk-KZ"/>
        </w:rPr>
        <w:t xml:space="preserve"> меңгерген соң жүргізіледі. Белгілі тақырып шеңберіндегі оқу материлдарын меңгерудің нәтижесі білім алушылардың әр типологиялық тобында </w:t>
      </w:r>
      <w:r w:rsidR="003E6509" w:rsidRPr="002D5257">
        <w:rPr>
          <w:lang w:val="kk-KZ"/>
        </w:rPr>
        <w:t>әртүрлі болады (В.В.</w:t>
      </w:r>
      <w:r w:rsidR="003E6509">
        <w:rPr>
          <w:lang w:val="kk-KZ"/>
        </w:rPr>
        <w:t xml:space="preserve"> </w:t>
      </w:r>
      <w:r w:rsidR="003E6509" w:rsidRPr="002D5257">
        <w:rPr>
          <w:lang w:val="kk-KZ"/>
        </w:rPr>
        <w:t>Воронкова бойынша)</w:t>
      </w:r>
      <w:r w:rsidR="00B27BD0" w:rsidRPr="002D5257">
        <w:rPr>
          <w:lang w:val="kk-KZ"/>
        </w:rPr>
        <w:t xml:space="preserve">. </w:t>
      </w:r>
      <w:r w:rsidR="00E15186" w:rsidRPr="002D5257">
        <w:rPr>
          <w:lang w:val="kk-KZ"/>
        </w:rPr>
        <w:t>1-</w:t>
      </w:r>
      <w:r w:rsidR="00B27BD0" w:rsidRPr="002D5257">
        <w:rPr>
          <w:lang w:val="kk-KZ"/>
        </w:rPr>
        <w:t>типологиялық топтағы білім алушылар</w:t>
      </w:r>
      <w:r w:rsidR="001D7D47" w:rsidRPr="002D5257">
        <w:rPr>
          <w:lang w:val="kk-KZ"/>
        </w:rPr>
        <w:t xml:space="preserve"> білімін қолдану деңгейінде оқы</w:t>
      </w:r>
      <w:r w:rsidR="005D087E">
        <w:rPr>
          <w:lang w:val="kk-KZ"/>
        </w:rPr>
        <w:t>ту материалын меңгереді</w:t>
      </w:r>
      <w:r w:rsidR="001D7D47" w:rsidRPr="002D5257">
        <w:rPr>
          <w:lang w:val="kk-KZ"/>
        </w:rPr>
        <w:t>.</w:t>
      </w:r>
      <w:r w:rsidR="00E15186" w:rsidRPr="002D5257">
        <w:rPr>
          <w:lang w:val="kk-KZ"/>
        </w:rPr>
        <w:t xml:space="preserve"> </w:t>
      </w:r>
      <w:r w:rsidR="00E15186" w:rsidRPr="002D5257">
        <w:rPr>
          <w:lang w:val="kk-KZ"/>
        </w:rPr>
        <w:br/>
      </w:r>
      <w:r w:rsidR="00E15186" w:rsidRPr="002D5257">
        <w:rPr>
          <w:rFonts w:eastAsiaTheme="minorEastAsia"/>
          <w:color w:val="000000" w:themeColor="text1"/>
          <w:lang w:val="kk-KZ" w:eastAsia="ru-RU"/>
        </w:rPr>
        <w:t>2-</w:t>
      </w:r>
      <w:r w:rsidR="001D7D47" w:rsidRPr="002D5257">
        <w:rPr>
          <w:rFonts w:eastAsiaTheme="minorEastAsia"/>
          <w:color w:val="000000" w:themeColor="text1"/>
          <w:lang w:val="kk-KZ" w:eastAsia="ru-RU"/>
        </w:rPr>
        <w:t>типологиялық топтағы білім алушылар</w:t>
      </w:r>
      <w:r w:rsidR="00D9072B">
        <w:rPr>
          <w:rFonts w:eastAsiaTheme="minorEastAsia"/>
          <w:color w:val="000000" w:themeColor="text1"/>
          <w:lang w:val="kk-KZ" w:eastAsia="ru-RU"/>
        </w:rPr>
        <w:t xml:space="preserve"> </w:t>
      </w:r>
      <w:r w:rsidR="001D7D47" w:rsidRPr="002D5257">
        <w:rPr>
          <w:rFonts w:eastAsiaTheme="minorEastAsia"/>
          <w:color w:val="000000" w:themeColor="text1"/>
          <w:lang w:val="kk-KZ" w:eastAsia="ru-RU"/>
        </w:rPr>
        <w:t>тақырыптың негізгі м</w:t>
      </w:r>
      <w:r w:rsidR="00E15186" w:rsidRPr="002D5257">
        <w:rPr>
          <w:rFonts w:eastAsiaTheme="minorEastAsia"/>
          <w:color w:val="000000" w:themeColor="text1"/>
          <w:lang w:val="kk-KZ" w:eastAsia="ru-RU"/>
        </w:rPr>
        <w:t>азмұнын түсінгенін көрсетеді. 3-</w:t>
      </w:r>
      <w:r w:rsidR="001D7D47" w:rsidRPr="002D5257">
        <w:rPr>
          <w:rFonts w:eastAsiaTheme="minorEastAsia"/>
          <w:color w:val="000000" w:themeColor="text1"/>
          <w:lang w:val="kk-KZ" w:eastAsia="ru-RU"/>
        </w:rPr>
        <w:t>типологиялық топтағы білім алушылар тан</w:t>
      </w:r>
      <w:r w:rsidR="005D087E">
        <w:rPr>
          <w:rFonts w:eastAsiaTheme="minorEastAsia"/>
          <w:color w:val="000000" w:themeColor="text1"/>
          <w:lang w:val="kk-KZ" w:eastAsia="ru-RU"/>
        </w:rPr>
        <w:t>у деңгейінде материалды меңгереді</w:t>
      </w:r>
      <w:r w:rsidR="001D7D47" w:rsidRPr="002D5257">
        <w:rPr>
          <w:rFonts w:eastAsiaTheme="minorEastAsia"/>
          <w:color w:val="000000" w:themeColor="text1"/>
          <w:lang w:val="kk-KZ" w:eastAsia="ru-RU"/>
        </w:rPr>
        <w:t xml:space="preserve"> және өз білімін өзекті етуде мұғалімнің</w:t>
      </w:r>
      <w:r w:rsidR="00E15186" w:rsidRPr="002D5257">
        <w:rPr>
          <w:rFonts w:eastAsiaTheme="minorEastAsia"/>
          <w:color w:val="000000" w:themeColor="text1"/>
          <w:lang w:val="kk-KZ" w:eastAsia="ru-RU"/>
        </w:rPr>
        <w:t xml:space="preserve"> көмегін қажет етеді. 4-</w:t>
      </w:r>
      <w:r w:rsidR="001D7D47" w:rsidRPr="002D5257">
        <w:rPr>
          <w:rFonts w:eastAsiaTheme="minorEastAsia"/>
          <w:color w:val="000000" w:themeColor="text1"/>
          <w:lang w:val="kk-KZ" w:eastAsia="ru-RU"/>
        </w:rPr>
        <w:t xml:space="preserve">типологиялық топтың білім алушылары олардың жетістігі жеке бағдарлама шеңберінде жүзеге асырылады. </w:t>
      </w:r>
    </w:p>
    <w:p w:rsidR="00E15186" w:rsidRPr="002D5257" w:rsidRDefault="000D102E" w:rsidP="00C72EF7">
      <w:pPr>
        <w:pStyle w:val="ab"/>
        <w:rPr>
          <w:lang w:val="kk-KZ"/>
        </w:rPr>
      </w:pPr>
      <w:r>
        <w:rPr>
          <w:lang w:val="kk-KZ"/>
        </w:rPr>
        <w:t>10</w:t>
      </w:r>
      <w:r w:rsidR="00D9072B">
        <w:rPr>
          <w:lang w:val="kk-KZ"/>
        </w:rPr>
        <w:t xml:space="preserve">. </w:t>
      </w:r>
      <w:r w:rsidR="001D7D47" w:rsidRPr="002D5257">
        <w:rPr>
          <w:lang w:val="kk-KZ"/>
        </w:rPr>
        <w:t xml:space="preserve">Қорытынды бақылау </w:t>
      </w:r>
      <w:r w:rsidR="00D9072B" w:rsidRPr="002D5257">
        <w:rPr>
          <w:lang w:val="kk-KZ"/>
        </w:rPr>
        <w:t>тоқсан</w:t>
      </w:r>
      <w:r w:rsidR="00D9072B">
        <w:rPr>
          <w:lang w:val="kk-KZ"/>
        </w:rPr>
        <w:t xml:space="preserve"> мен </w:t>
      </w:r>
      <w:r w:rsidR="001D7D47" w:rsidRPr="002D5257">
        <w:rPr>
          <w:lang w:val="kk-KZ"/>
        </w:rPr>
        <w:t xml:space="preserve">жылдың </w:t>
      </w:r>
      <w:r w:rsidR="00D9072B">
        <w:rPr>
          <w:lang w:val="kk-KZ"/>
        </w:rPr>
        <w:t>соң</w:t>
      </w:r>
      <w:r w:rsidR="001D7D47" w:rsidRPr="002D5257">
        <w:rPr>
          <w:lang w:val="kk-KZ"/>
        </w:rPr>
        <w:t xml:space="preserve">ында жүргізіледі. Педагог сыныптағы әр </w:t>
      </w:r>
      <w:r w:rsidR="003E6509">
        <w:rPr>
          <w:lang w:val="kk-KZ"/>
        </w:rPr>
        <w:t>білім алушын</w:t>
      </w:r>
      <w:r w:rsidR="003A409E" w:rsidRPr="002D5257">
        <w:rPr>
          <w:lang w:val="kk-KZ"/>
        </w:rPr>
        <w:t>ың жетістіктері еркін картаға т</w:t>
      </w:r>
      <w:r w:rsidR="00D9072B">
        <w:rPr>
          <w:lang w:val="kk-KZ"/>
        </w:rPr>
        <w:t>іркелген оқу жылында бақыланған</w:t>
      </w:r>
      <w:r w:rsidR="003A409E" w:rsidRPr="002D5257">
        <w:rPr>
          <w:lang w:val="kk-KZ"/>
        </w:rPr>
        <w:t xml:space="preserve"> жетістігін және даму динамикасын міндетті түрде талдайды.</w:t>
      </w:r>
      <w:r w:rsidR="000B7196" w:rsidRPr="002D5257">
        <w:rPr>
          <w:lang w:val="kk-KZ"/>
        </w:rPr>
        <w:t xml:space="preserve"> </w:t>
      </w:r>
    </w:p>
    <w:p w:rsidR="00E15186" w:rsidRPr="002D5257" w:rsidRDefault="000D102E" w:rsidP="00C72EF7">
      <w:pPr>
        <w:pStyle w:val="ab"/>
        <w:rPr>
          <w:lang w:val="kk-KZ" w:eastAsia="ru-RU"/>
        </w:rPr>
      </w:pPr>
      <w:r>
        <w:rPr>
          <w:lang w:val="kk-KZ"/>
        </w:rPr>
        <w:t>11</w:t>
      </w:r>
      <w:r w:rsidR="00D9072B">
        <w:rPr>
          <w:lang w:val="kk-KZ"/>
        </w:rPr>
        <w:t xml:space="preserve">. </w:t>
      </w:r>
      <w:r w:rsidR="003A409E" w:rsidRPr="002D5257">
        <w:rPr>
          <w:lang w:val="kk-KZ" w:eastAsia="ru-RU"/>
        </w:rPr>
        <w:t xml:space="preserve">Бағалау шаралары </w:t>
      </w:r>
      <w:r w:rsidR="00C56F5B">
        <w:rPr>
          <w:lang w:val="kk-KZ" w:eastAsia="ru-RU"/>
        </w:rPr>
        <w:t>көмегімен алынған мәлімет білік</w:t>
      </w:r>
      <w:r w:rsidR="003A409E" w:rsidRPr="002D5257">
        <w:rPr>
          <w:lang w:val="kk-KZ" w:eastAsia="ru-RU"/>
        </w:rPr>
        <w:t xml:space="preserve"> пен дағдыны меңгеру </w:t>
      </w:r>
      <w:r w:rsidR="00D9072B">
        <w:rPr>
          <w:lang w:val="kk-KZ" w:eastAsia="ru-RU"/>
        </w:rPr>
        <w:t xml:space="preserve">барысында </w:t>
      </w:r>
      <w:r w:rsidR="003A409E" w:rsidRPr="002D5257">
        <w:rPr>
          <w:lang w:val="kk-KZ" w:eastAsia="ru-RU"/>
        </w:rPr>
        <w:t xml:space="preserve">туындаған қиындықтарға уақытылы жауап беруге мүмкіндік береді. Педагог білім алушыларға жеке көмек беру тәсілдері </w:t>
      </w:r>
      <w:r w:rsidR="00C56F5B">
        <w:rPr>
          <w:lang w:val="kk-KZ" w:eastAsia="ru-RU"/>
        </w:rPr>
        <w:t>мен</w:t>
      </w:r>
      <w:r w:rsidR="00D9072B">
        <w:rPr>
          <w:lang w:val="kk-KZ" w:eastAsia="ru-RU"/>
        </w:rPr>
        <w:t xml:space="preserve"> </w:t>
      </w:r>
      <w:r w:rsidR="00C56F5B">
        <w:rPr>
          <w:lang w:val="kk-KZ" w:eastAsia="ru-RU"/>
        </w:rPr>
        <w:t>мазмұнын негіздей отырып анықтайды</w:t>
      </w:r>
      <w:r w:rsidR="003A409E" w:rsidRPr="002D5257">
        <w:rPr>
          <w:lang w:val="kk-KZ" w:eastAsia="ru-RU"/>
        </w:rPr>
        <w:t>.</w:t>
      </w:r>
      <w:r w:rsidR="000B7196" w:rsidRPr="002D5257">
        <w:rPr>
          <w:lang w:val="kk-KZ" w:eastAsia="ru-RU"/>
        </w:rPr>
        <w:t xml:space="preserve"> </w:t>
      </w:r>
    </w:p>
    <w:p w:rsidR="00E15186" w:rsidRPr="002D5257" w:rsidRDefault="000D102E" w:rsidP="00C72EF7">
      <w:pPr>
        <w:pStyle w:val="ab"/>
        <w:rPr>
          <w:lang w:val="kk-KZ"/>
        </w:rPr>
      </w:pPr>
      <w:r>
        <w:rPr>
          <w:lang w:val="kk-KZ"/>
        </w:rPr>
        <w:t>12</w:t>
      </w:r>
      <w:r w:rsidR="00D9072B">
        <w:rPr>
          <w:lang w:val="kk-KZ"/>
        </w:rPr>
        <w:t xml:space="preserve">. </w:t>
      </w:r>
      <w:r w:rsidR="00FE5D34">
        <w:rPr>
          <w:lang w:val="kk-KZ"/>
        </w:rPr>
        <w:t>Бағдарлама</w:t>
      </w:r>
      <w:r w:rsidR="003A409E" w:rsidRPr="002D5257">
        <w:rPr>
          <w:lang w:val="kk-KZ"/>
        </w:rPr>
        <w:t xml:space="preserve"> </w:t>
      </w:r>
      <w:r w:rsidR="00C56F5B">
        <w:rPr>
          <w:lang w:val="kk-KZ"/>
        </w:rPr>
        <w:t>келесі</w:t>
      </w:r>
      <w:r w:rsidR="00D9072B">
        <w:rPr>
          <w:lang w:val="kk-KZ"/>
        </w:rPr>
        <w:t xml:space="preserve"> </w:t>
      </w:r>
      <w:r w:rsidR="003A409E" w:rsidRPr="002D5257">
        <w:rPr>
          <w:lang w:val="kk-KZ"/>
        </w:rPr>
        <w:t>ақпараттық-коммуникациялық технология</w:t>
      </w:r>
      <w:r w:rsidR="00D9072B">
        <w:rPr>
          <w:lang w:val="kk-KZ"/>
        </w:rPr>
        <w:t>ларды</w:t>
      </w:r>
      <w:r w:rsidR="005A7056">
        <w:rPr>
          <w:lang w:val="kk-KZ"/>
        </w:rPr>
        <w:t xml:space="preserve"> (бұдан әрі - АКТ)</w:t>
      </w:r>
      <w:r w:rsidR="00D9072B">
        <w:rPr>
          <w:lang w:val="kk-KZ"/>
        </w:rPr>
        <w:t xml:space="preserve"> қолдануды көз</w:t>
      </w:r>
      <w:r w:rsidR="00864D9F" w:rsidRPr="002D5257">
        <w:rPr>
          <w:lang w:val="kk-KZ"/>
        </w:rPr>
        <w:t>дей</w:t>
      </w:r>
      <w:r w:rsidR="00D9072B">
        <w:rPr>
          <w:lang w:val="kk-KZ"/>
        </w:rPr>
        <w:t>ді</w:t>
      </w:r>
      <w:r w:rsidR="00A422AF" w:rsidRPr="002D5257">
        <w:rPr>
          <w:lang w:val="kk-KZ"/>
        </w:rPr>
        <w:t xml:space="preserve">: </w:t>
      </w:r>
    </w:p>
    <w:p w:rsidR="00E15186" w:rsidRPr="002D5257" w:rsidRDefault="00E15186" w:rsidP="00C72EF7">
      <w:pPr>
        <w:pStyle w:val="ab"/>
        <w:rPr>
          <w:lang w:val="kk-KZ"/>
        </w:rPr>
      </w:pPr>
      <w:r w:rsidRPr="002D5257">
        <w:rPr>
          <w:lang w:val="kk-KZ"/>
        </w:rPr>
        <w:t xml:space="preserve">1) </w:t>
      </w:r>
      <w:r w:rsidR="00A422AF" w:rsidRPr="002D5257">
        <w:rPr>
          <w:lang w:val="kk-KZ"/>
        </w:rPr>
        <w:t xml:space="preserve">шынайы өмірлік жағдайларға еліктеу </w:t>
      </w:r>
      <w:r w:rsidR="00D9072B">
        <w:rPr>
          <w:lang w:val="kk-KZ"/>
        </w:rPr>
        <w:t xml:space="preserve">және оларды ары қарай түсіну </w:t>
      </w:r>
      <w:r w:rsidR="00A422AF" w:rsidRPr="002D5257">
        <w:rPr>
          <w:lang w:val="kk-KZ"/>
        </w:rPr>
        <w:t xml:space="preserve">үшін компьютерлік үлгілерді қолдану; </w:t>
      </w:r>
    </w:p>
    <w:p w:rsidR="00E15186" w:rsidRPr="002D5257" w:rsidRDefault="00E15186" w:rsidP="00C72EF7">
      <w:pPr>
        <w:pStyle w:val="ab"/>
        <w:rPr>
          <w:lang w:val="kk-KZ"/>
        </w:rPr>
      </w:pPr>
      <w:r w:rsidRPr="002D5257">
        <w:rPr>
          <w:lang w:val="kk-KZ"/>
        </w:rPr>
        <w:t xml:space="preserve">2) </w:t>
      </w:r>
      <w:r w:rsidR="00D9072B">
        <w:rPr>
          <w:lang w:val="kk-KZ"/>
        </w:rPr>
        <w:t>мәтін</w:t>
      </w:r>
      <w:r w:rsidR="00A422AF" w:rsidRPr="002D5257">
        <w:rPr>
          <w:lang w:val="kk-KZ"/>
        </w:rPr>
        <w:t xml:space="preserve">, сурет, кесте, аудио және </w:t>
      </w:r>
      <w:r w:rsidR="00D9072B">
        <w:rPr>
          <w:lang w:val="kk-KZ"/>
        </w:rPr>
        <w:t>бейне</w:t>
      </w:r>
      <w:r w:rsidR="00A422AF" w:rsidRPr="002D5257">
        <w:rPr>
          <w:lang w:val="kk-KZ"/>
        </w:rPr>
        <w:t xml:space="preserve">материалдарды </w:t>
      </w:r>
      <w:r w:rsidR="00D9072B">
        <w:rPr>
          <w:lang w:val="kk-KZ"/>
        </w:rPr>
        <w:t xml:space="preserve">өңдеу мақсатында </w:t>
      </w:r>
      <w:r w:rsidR="00D9072B">
        <w:rPr>
          <w:lang w:val="kk-KZ"/>
        </w:rPr>
        <w:lastRenderedPageBreak/>
        <w:t xml:space="preserve">және </w:t>
      </w:r>
      <w:r w:rsidR="00A422AF" w:rsidRPr="002D5257">
        <w:rPr>
          <w:lang w:val="kk-KZ"/>
        </w:rPr>
        <w:t>тәжірибелік тапсырмаларды шешу үшін бағдарламалық қам</w:t>
      </w:r>
      <w:r w:rsidR="003E6509">
        <w:rPr>
          <w:lang w:val="kk-KZ"/>
        </w:rPr>
        <w:t>тама</w:t>
      </w:r>
      <w:r w:rsidR="00A422AF" w:rsidRPr="002D5257">
        <w:rPr>
          <w:lang w:val="kk-KZ"/>
        </w:rPr>
        <w:t>сыз</w:t>
      </w:r>
      <w:r w:rsidR="003E6509">
        <w:rPr>
          <w:lang w:val="kk-KZ"/>
        </w:rPr>
        <w:t xml:space="preserve"> етуді </w:t>
      </w:r>
      <w:r w:rsidR="00864D9F" w:rsidRPr="002D5257">
        <w:rPr>
          <w:lang w:val="kk-KZ"/>
        </w:rPr>
        <w:t>қолдану</w:t>
      </w:r>
      <w:r w:rsidR="00A422AF" w:rsidRPr="002D5257">
        <w:rPr>
          <w:lang w:val="kk-KZ"/>
        </w:rPr>
        <w:t>;</w:t>
      </w:r>
    </w:p>
    <w:p w:rsidR="00E15186" w:rsidRPr="002D5257" w:rsidRDefault="00E15186" w:rsidP="00C72EF7">
      <w:pPr>
        <w:pStyle w:val="ab"/>
        <w:rPr>
          <w:lang w:val="kk-KZ"/>
        </w:rPr>
      </w:pPr>
      <w:r w:rsidRPr="002D5257">
        <w:rPr>
          <w:lang w:val="kk-KZ"/>
        </w:rPr>
        <w:t xml:space="preserve">3) </w:t>
      </w:r>
      <w:r w:rsidR="00D9072B" w:rsidRPr="00D9072B">
        <w:rPr>
          <w:lang w:val="kk-KZ"/>
        </w:rPr>
        <w:t>практи</w:t>
      </w:r>
      <w:r w:rsidR="00D9072B">
        <w:rPr>
          <w:lang w:val="kk-KZ"/>
        </w:rPr>
        <w:t xml:space="preserve">калық міндеттерді </w:t>
      </w:r>
      <w:r w:rsidR="00A422AF" w:rsidRPr="002D5257">
        <w:rPr>
          <w:lang w:val="kk-KZ"/>
        </w:rPr>
        <w:t>шешуде ақпараттық-коммуникациялық құралдарды қолдану</w:t>
      </w:r>
      <w:r w:rsidR="005A7056">
        <w:rPr>
          <w:lang w:val="kk-KZ"/>
        </w:rPr>
        <w:t>да шығармашылық тәсіл</w:t>
      </w:r>
      <w:r w:rsidR="00A422AF" w:rsidRPr="002D5257">
        <w:rPr>
          <w:lang w:val="kk-KZ"/>
        </w:rPr>
        <w:t>;</w:t>
      </w:r>
    </w:p>
    <w:p w:rsidR="00E15186" w:rsidRPr="002D5257" w:rsidRDefault="00E15186" w:rsidP="00C72EF7">
      <w:pPr>
        <w:pStyle w:val="ab"/>
        <w:rPr>
          <w:lang w:val="kk-KZ"/>
        </w:rPr>
      </w:pPr>
      <w:r w:rsidRPr="002D5257">
        <w:rPr>
          <w:lang w:val="kk-KZ"/>
        </w:rPr>
        <w:t xml:space="preserve">4) </w:t>
      </w:r>
      <w:r w:rsidR="00A422AF" w:rsidRPr="002D5257">
        <w:rPr>
          <w:lang w:val="kk-KZ"/>
        </w:rPr>
        <w:t>белгілі тақырыпта біріккен топтық жұмысты жүргізуге мүмкіндік беретін электронды құрал</w:t>
      </w:r>
      <w:r w:rsidRPr="002D5257">
        <w:rPr>
          <w:lang w:val="kk-KZ"/>
        </w:rPr>
        <w:t xml:space="preserve">дар көмегімен </w:t>
      </w:r>
      <w:r w:rsidR="00D9072B" w:rsidRPr="00D9072B">
        <w:rPr>
          <w:lang w:val="kk-KZ"/>
        </w:rPr>
        <w:t>материал</w:t>
      </w:r>
      <w:r w:rsidR="00D9072B">
        <w:rPr>
          <w:lang w:val="kk-KZ"/>
        </w:rPr>
        <w:t xml:space="preserve"> жинау және </w:t>
      </w:r>
      <w:r w:rsidRPr="002D5257">
        <w:rPr>
          <w:lang w:val="kk-KZ"/>
        </w:rPr>
        <w:t>тәжірибе алмасу;</w:t>
      </w:r>
    </w:p>
    <w:p w:rsidR="00864D9F" w:rsidRPr="002D5257" w:rsidRDefault="00E15186" w:rsidP="00C72EF7">
      <w:pPr>
        <w:pStyle w:val="ab"/>
        <w:rPr>
          <w:lang w:val="kk-KZ"/>
        </w:rPr>
      </w:pPr>
      <w:r w:rsidRPr="002D5257">
        <w:rPr>
          <w:lang w:val="kk-KZ"/>
        </w:rPr>
        <w:t xml:space="preserve">5) </w:t>
      </w:r>
      <w:r w:rsidR="007E4077" w:rsidRPr="002D5257">
        <w:rPr>
          <w:lang w:val="kk-KZ"/>
        </w:rPr>
        <w:t xml:space="preserve">АКТ </w:t>
      </w:r>
      <w:r w:rsidR="00864D9F" w:rsidRPr="002D5257">
        <w:rPr>
          <w:lang w:val="kk-KZ"/>
        </w:rPr>
        <w:t>құралда</w:t>
      </w:r>
      <w:r w:rsidR="007E4077" w:rsidRPr="002D5257">
        <w:rPr>
          <w:lang w:val="kk-KZ"/>
        </w:rPr>
        <w:t>рын өздігінен қолдану дағдылары;</w:t>
      </w:r>
      <w:r w:rsidR="00A422AF" w:rsidRPr="002D5257">
        <w:rPr>
          <w:lang w:val="kk-KZ"/>
        </w:rPr>
        <w:t xml:space="preserve"> </w:t>
      </w:r>
    </w:p>
    <w:p w:rsidR="00D9072B" w:rsidRDefault="00864D9F" w:rsidP="00C72EF7">
      <w:pPr>
        <w:pStyle w:val="ab"/>
        <w:rPr>
          <w:lang w:val="kk-KZ"/>
        </w:rPr>
      </w:pPr>
      <w:r w:rsidRPr="002D5257">
        <w:rPr>
          <w:lang w:val="kk-KZ"/>
        </w:rPr>
        <w:t>6) б</w:t>
      </w:r>
      <w:r w:rsidR="007E4077" w:rsidRPr="002D5257">
        <w:rPr>
          <w:lang w:val="kk-KZ"/>
        </w:rPr>
        <w:t>елгілі мақсат пен аудитория</w:t>
      </w:r>
      <w:r w:rsidR="00D9072B">
        <w:rPr>
          <w:lang w:val="kk-KZ"/>
        </w:rPr>
        <w:t>ны анықтау</w:t>
      </w:r>
      <w:r w:rsidR="007E4077" w:rsidRPr="002D5257">
        <w:rPr>
          <w:lang w:val="kk-KZ"/>
        </w:rPr>
        <w:t xml:space="preserve"> үшін түрлі дереккөздерден материалдарды іріктеуді көздейтін коммуникациялық дағдыларды дамыту. </w:t>
      </w:r>
      <w:bookmarkStart w:id="3" w:name="_Toc443485100"/>
      <w:bookmarkEnd w:id="2"/>
    </w:p>
    <w:p w:rsidR="000D102E" w:rsidRDefault="000D102E" w:rsidP="000D102E">
      <w:pPr>
        <w:pStyle w:val="ab"/>
        <w:rPr>
          <w:lang w:val="kk-KZ"/>
        </w:rPr>
      </w:pPr>
      <w:r>
        <w:rPr>
          <w:lang w:val="kk-KZ"/>
        </w:rPr>
        <w:t>13</w:t>
      </w:r>
      <w:r w:rsidRPr="00217B54">
        <w:rPr>
          <w:lang w:val="kk-KZ"/>
        </w:rPr>
        <w:t>.</w:t>
      </w:r>
      <w:r>
        <w:rPr>
          <w:lang w:val="kk-KZ"/>
        </w:rPr>
        <w:t xml:space="preserve"> </w:t>
      </w:r>
      <w:r w:rsidRPr="00E15186">
        <w:rPr>
          <w:lang w:val="kk-KZ"/>
        </w:rPr>
        <w:t xml:space="preserve">«Информатика» пәнін </w:t>
      </w:r>
      <w:r>
        <w:rPr>
          <w:lang w:val="kk-KZ"/>
        </w:rPr>
        <w:t xml:space="preserve">меңгеру барысында </w:t>
      </w:r>
      <w:r w:rsidRPr="00E15186">
        <w:rPr>
          <w:lang w:val="kk-KZ"/>
        </w:rPr>
        <w:t>«Математика», «Оқу және сөйлеу тілін дамыту», «Орыс тілі», «Қазақ тілі», «Жаратылыстану», «География», «Қазақстан тарихы», «Қоғам және құқық», «Бейнелеу өнері», «Әлеуметтік-тұрмыстық бағдарлау» пәндерімен пәнаралық бай</w:t>
      </w:r>
      <w:r>
        <w:rPr>
          <w:lang w:val="kk-KZ"/>
        </w:rPr>
        <w:t>ланыс орнатылады</w:t>
      </w:r>
      <w:r w:rsidRPr="00E15186">
        <w:rPr>
          <w:lang w:val="kk-KZ"/>
        </w:rPr>
        <w:t xml:space="preserve">. </w:t>
      </w:r>
    </w:p>
    <w:p w:rsidR="0019718F" w:rsidRPr="00E810E5" w:rsidRDefault="000D102E" w:rsidP="000D102E">
      <w:pPr>
        <w:pStyle w:val="ab"/>
        <w:rPr>
          <w:lang w:val="kk-KZ"/>
        </w:rPr>
      </w:pPr>
      <w:r>
        <w:rPr>
          <w:lang w:val="kk-KZ"/>
        </w:rPr>
        <w:t>14</w:t>
      </w:r>
      <w:r w:rsidR="0019718F" w:rsidRPr="00E810E5">
        <w:rPr>
          <w:lang w:val="kk-KZ"/>
        </w:rPr>
        <w:t>.</w:t>
      </w:r>
      <w:r w:rsidR="00F35034">
        <w:rPr>
          <w:lang w:val="kk-KZ"/>
        </w:rPr>
        <w:t xml:space="preserve"> </w:t>
      </w:r>
      <w:r w:rsidR="0019718F">
        <w:rPr>
          <w:lang w:val="kk-KZ"/>
        </w:rPr>
        <w:t>Оқытудың т</w:t>
      </w:r>
      <w:r w:rsidR="0019718F" w:rsidRPr="00E810E5">
        <w:rPr>
          <w:lang w:val="kk-KZ"/>
        </w:rPr>
        <w:t>ехни</w:t>
      </w:r>
      <w:r w:rsidR="0019718F">
        <w:rPr>
          <w:lang w:val="kk-KZ"/>
        </w:rPr>
        <w:t xml:space="preserve">калық құралдары: </w:t>
      </w:r>
    </w:p>
    <w:p w:rsidR="0019718F" w:rsidRPr="00E810E5" w:rsidRDefault="0019718F" w:rsidP="00C72EF7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E810E5">
        <w:rPr>
          <w:rFonts w:ascii="Times New Roman" w:hAnsi="Times New Roman" w:cs="Times New Roman"/>
          <w:sz w:val="28"/>
          <w:szCs w:val="28"/>
          <w:lang w:val="kk-KZ"/>
        </w:rPr>
        <w:t>1) стандарт</w:t>
      </w:r>
      <w:r>
        <w:rPr>
          <w:rFonts w:ascii="Times New Roman" w:hAnsi="Times New Roman" w:cs="Times New Roman"/>
          <w:sz w:val="28"/>
          <w:szCs w:val="28"/>
          <w:lang w:val="kk-KZ"/>
        </w:rPr>
        <w:t>ты кешенмен жабдықталған</w:t>
      </w:r>
      <w:r w:rsidRPr="001971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дербес </w:t>
      </w:r>
      <w:r w:rsidRPr="00E810E5">
        <w:rPr>
          <w:rFonts w:ascii="Times New Roman" w:hAnsi="Times New Roman" w:cs="Times New Roman"/>
          <w:sz w:val="28"/>
          <w:szCs w:val="28"/>
          <w:lang w:val="kk-KZ"/>
        </w:rPr>
        <w:t xml:space="preserve">компьютер: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жүйелі </w:t>
      </w:r>
      <w:r w:rsidRPr="00E810E5">
        <w:rPr>
          <w:rFonts w:ascii="Times New Roman" w:hAnsi="Times New Roman" w:cs="Times New Roman"/>
          <w:sz w:val="28"/>
          <w:szCs w:val="28"/>
          <w:lang w:val="kk-KZ"/>
        </w:rPr>
        <w:t xml:space="preserve">блок, монитор,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мәтіндік ақпаратты басу және </w:t>
      </w:r>
      <w:r w:rsidRPr="00E810E5">
        <w:rPr>
          <w:rFonts w:ascii="Times New Roman" w:hAnsi="Times New Roman" w:cs="Times New Roman"/>
          <w:sz w:val="28"/>
          <w:szCs w:val="28"/>
          <w:lang w:val="kk-KZ"/>
        </w:rPr>
        <w:t>экран</w:t>
      </w:r>
      <w:r>
        <w:rPr>
          <w:rFonts w:ascii="Times New Roman" w:hAnsi="Times New Roman" w:cs="Times New Roman"/>
          <w:sz w:val="28"/>
          <w:szCs w:val="28"/>
          <w:lang w:val="kk-KZ"/>
        </w:rPr>
        <w:t>дағы</w:t>
      </w:r>
      <w:r w:rsidRPr="00E810E5">
        <w:rPr>
          <w:rFonts w:ascii="Times New Roman" w:hAnsi="Times New Roman" w:cs="Times New Roman"/>
          <w:sz w:val="28"/>
          <w:szCs w:val="28"/>
          <w:lang w:val="kk-KZ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ілерді қозғалту құралдары </w:t>
      </w:r>
      <w:r w:rsidRPr="00E810E5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пернетақта</w:t>
      </w:r>
      <w:r w:rsidRPr="00E810E5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тінтуір</w:t>
      </w:r>
      <w:r w:rsidRPr="00E810E5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19718F" w:rsidRPr="00E810E5" w:rsidRDefault="0019718F" w:rsidP="00C72EF7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E810E5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kk-KZ"/>
        </w:rPr>
        <w:t>дыбыстық ақпаратты енгізіп, шығаратын құралдар</w:t>
      </w:r>
      <w:r w:rsidRPr="00E810E5">
        <w:rPr>
          <w:rFonts w:ascii="Times New Roman" w:hAnsi="Times New Roman" w:cs="Times New Roman"/>
          <w:sz w:val="28"/>
          <w:szCs w:val="28"/>
          <w:lang w:val="kk-KZ"/>
        </w:rPr>
        <w:t>: колонк</w:t>
      </w:r>
      <w:r>
        <w:rPr>
          <w:rFonts w:ascii="Times New Roman" w:hAnsi="Times New Roman" w:cs="Times New Roman"/>
          <w:sz w:val="28"/>
          <w:szCs w:val="28"/>
          <w:lang w:val="kk-KZ"/>
        </w:rPr>
        <w:t>алар</w:t>
      </w:r>
      <w:r w:rsidRPr="00E810E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құлаққаптар</w:t>
      </w:r>
      <w:r w:rsidRPr="00E810E5">
        <w:rPr>
          <w:rFonts w:ascii="Times New Roman" w:hAnsi="Times New Roman" w:cs="Times New Roman"/>
          <w:sz w:val="28"/>
          <w:szCs w:val="28"/>
          <w:lang w:val="kk-KZ"/>
        </w:rPr>
        <w:t>, микрофон;</w:t>
      </w:r>
    </w:p>
    <w:p w:rsidR="0019718F" w:rsidRDefault="0019718F" w:rsidP="00C72EF7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2B665B">
        <w:rPr>
          <w:rFonts w:ascii="Times New Roman" w:hAnsi="Times New Roman" w:cs="Times New Roman"/>
          <w:sz w:val="28"/>
          <w:szCs w:val="28"/>
        </w:rPr>
        <w:t xml:space="preserve"> </w:t>
      </w:r>
      <w:r w:rsidRPr="002B665B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белсенді тақта,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принтер, мультимеди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ялық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проектор</w:t>
      </w:r>
      <w:r w:rsidRPr="002B665B">
        <w:rPr>
          <w:rFonts w:ascii="Times New Roman" w:hAnsi="Times New Roman" w:cs="Times New Roman"/>
          <w:sz w:val="28"/>
          <w:szCs w:val="28"/>
        </w:rPr>
        <w:t>;</w:t>
      </w:r>
    </w:p>
    <w:p w:rsidR="0019718F" w:rsidRPr="00FA7E56" w:rsidRDefault="0019718F" w:rsidP="00C72EF7">
      <w:pPr>
        <w:pStyle w:val="32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B665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k-KZ"/>
        </w:rPr>
        <w:t>мұғалім мен бі</w:t>
      </w:r>
      <w:r w:rsidR="003E6509">
        <w:rPr>
          <w:rFonts w:ascii="Times New Roman" w:hAnsi="Times New Roman" w:cs="Times New Roman"/>
          <w:sz w:val="28"/>
          <w:szCs w:val="28"/>
          <w:lang w:val="kk-KZ"/>
        </w:rPr>
        <w:t>лі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 алушылардың арасында ақпаратты бөлісуді қамтамасыз ететін </w:t>
      </w:r>
      <w:r w:rsidR="009E123E">
        <w:rPr>
          <w:rFonts w:ascii="Times New Roman" w:hAnsi="Times New Roman" w:cs="Times New Roman"/>
          <w:sz w:val="28"/>
          <w:szCs w:val="28"/>
          <w:lang w:val="kk-KZ"/>
        </w:rPr>
        <w:t>жоғары сапалы желі.</w:t>
      </w:r>
    </w:p>
    <w:p w:rsidR="0019718F" w:rsidRPr="00FA7E56" w:rsidRDefault="000D102E" w:rsidP="00C72EF7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19718F" w:rsidRPr="00FA7E5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9718F">
        <w:rPr>
          <w:rFonts w:ascii="Times New Roman" w:hAnsi="Times New Roman" w:cs="Times New Roman"/>
          <w:sz w:val="28"/>
          <w:szCs w:val="28"/>
          <w:lang w:val="kk-KZ"/>
        </w:rPr>
        <w:t>Оқу</w:t>
      </w:r>
      <w:r w:rsidR="0019718F" w:rsidRPr="00FA7E5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19718F">
        <w:rPr>
          <w:rFonts w:ascii="Times New Roman" w:hAnsi="Times New Roman" w:cs="Times New Roman"/>
          <w:sz w:val="28"/>
          <w:szCs w:val="28"/>
          <w:lang w:val="kk-KZ"/>
        </w:rPr>
        <w:t>тәжірибелік құралдар</w:t>
      </w:r>
      <w:r w:rsidR="0019718F" w:rsidRPr="00FA7E56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19718F" w:rsidRPr="009E123E" w:rsidRDefault="0019718F" w:rsidP="00C72EF7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9E123E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пернетақталы </w:t>
      </w:r>
      <w:r w:rsidRPr="009E123E">
        <w:rPr>
          <w:rFonts w:ascii="Times New Roman" w:hAnsi="Times New Roman" w:cs="Times New Roman"/>
          <w:sz w:val="28"/>
          <w:szCs w:val="28"/>
          <w:lang w:val="kk-KZ"/>
        </w:rPr>
        <w:t>тренажер;</w:t>
      </w:r>
    </w:p>
    <w:p w:rsidR="0019718F" w:rsidRPr="009E123E" w:rsidRDefault="0019718F" w:rsidP="00C72EF7">
      <w:pPr>
        <w:pStyle w:val="32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9E123E">
        <w:rPr>
          <w:rFonts w:ascii="Times New Roman" w:hAnsi="Times New Roman" w:cs="Times New Roman"/>
          <w:sz w:val="28"/>
          <w:szCs w:val="28"/>
          <w:lang w:val="kk-KZ"/>
        </w:rPr>
        <w:t>2) вирус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 қарсы бағдарламалар; </w:t>
      </w:r>
    </w:p>
    <w:p w:rsidR="00ED2C64" w:rsidRPr="009E123E" w:rsidRDefault="0019718F" w:rsidP="00C72EF7">
      <w:pPr>
        <w:pStyle w:val="32"/>
        <w:shd w:val="clear" w:color="auto" w:fill="auto"/>
        <w:spacing w:after="0" w:line="240" w:lineRule="auto"/>
        <w:ind w:firstLine="709"/>
        <w:rPr>
          <w:lang w:val="kk-KZ"/>
        </w:rPr>
      </w:pPr>
      <w:r w:rsidRPr="009E123E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kk-KZ"/>
        </w:rPr>
        <w:t>оқулықтар, жұмыс дәптерлері, безендірілген құралдар</w:t>
      </w:r>
      <w:r w:rsidR="000D102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D2C64" w:rsidRPr="009E123E" w:rsidRDefault="00ED2C64" w:rsidP="00C72EF7">
      <w:pPr>
        <w:pStyle w:val="NESNormal"/>
        <w:ind w:right="0" w:firstLine="0"/>
        <w:jc w:val="center"/>
        <w:rPr>
          <w:lang w:val="kk-KZ"/>
        </w:rPr>
      </w:pPr>
    </w:p>
    <w:p w:rsidR="000D102E" w:rsidRPr="009E123E" w:rsidRDefault="000D102E" w:rsidP="00C72EF7">
      <w:pPr>
        <w:pStyle w:val="NESNormal"/>
        <w:ind w:right="0" w:firstLine="0"/>
        <w:jc w:val="center"/>
        <w:rPr>
          <w:lang w:val="kk-KZ"/>
        </w:rPr>
      </w:pPr>
    </w:p>
    <w:bookmarkEnd w:id="3"/>
    <w:p w:rsidR="00C5682F" w:rsidRPr="000D102E" w:rsidRDefault="00C5682F" w:rsidP="00C5682F">
      <w:pPr>
        <w:tabs>
          <w:tab w:val="left" w:pos="851"/>
          <w:tab w:val="left" w:pos="2712"/>
          <w:tab w:val="center" w:pos="5173"/>
        </w:tabs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0D102E">
        <w:rPr>
          <w:rFonts w:ascii="Times New Roman" w:hAnsi="Times New Roman"/>
          <w:sz w:val="28"/>
          <w:szCs w:val="28"/>
          <w:lang w:val="kk-KZ"/>
        </w:rPr>
        <w:t xml:space="preserve">3-тарау. </w:t>
      </w:r>
      <w:r w:rsidRPr="000D102E">
        <w:rPr>
          <w:rFonts w:ascii="Times New Roman" w:hAnsi="Times New Roman"/>
          <w:sz w:val="28"/>
          <w:lang w:val="kk-KZ"/>
        </w:rPr>
        <w:t>«Информатика»</w:t>
      </w:r>
      <w:r w:rsidRPr="000D102E">
        <w:rPr>
          <w:rFonts w:ascii="Times New Roman" w:hAnsi="Times New Roman"/>
          <w:sz w:val="28"/>
          <w:szCs w:val="28"/>
          <w:lang w:val="kk-KZ"/>
        </w:rPr>
        <w:t xml:space="preserve"> оқу пәнінің мазмұнын ұйымдастыру</w:t>
      </w:r>
    </w:p>
    <w:p w:rsidR="00C5682F" w:rsidRPr="000D102E" w:rsidRDefault="00C5682F" w:rsidP="00C5682F">
      <w:pPr>
        <w:tabs>
          <w:tab w:val="left" w:pos="851"/>
          <w:tab w:val="left" w:pos="2712"/>
          <w:tab w:val="center" w:pos="5173"/>
        </w:tabs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 w:eastAsia="ru-RU"/>
        </w:rPr>
      </w:pPr>
    </w:p>
    <w:p w:rsidR="00C401F0" w:rsidRPr="002D5257" w:rsidRDefault="000D102E" w:rsidP="00C72EF7">
      <w:pPr>
        <w:pStyle w:val="ab"/>
        <w:rPr>
          <w:lang w:val="kk-KZ"/>
        </w:rPr>
      </w:pPr>
      <w:r>
        <w:rPr>
          <w:lang w:val="kk-KZ"/>
        </w:rPr>
        <w:t>16</w:t>
      </w:r>
      <w:r w:rsidR="00330DE2">
        <w:rPr>
          <w:lang w:val="kk-KZ"/>
        </w:rPr>
        <w:t xml:space="preserve">. </w:t>
      </w:r>
      <w:r w:rsidR="00EA40D2" w:rsidRPr="000D102E">
        <w:rPr>
          <w:lang w:val="kk-KZ"/>
        </w:rPr>
        <w:t>«Информатика» пәні</w:t>
      </w:r>
      <w:r w:rsidR="00EA40D2">
        <w:rPr>
          <w:lang w:val="kk-KZ"/>
        </w:rPr>
        <w:t xml:space="preserve"> бойынша о</w:t>
      </w:r>
      <w:r w:rsidR="00864D9F" w:rsidRPr="002D5257">
        <w:rPr>
          <w:lang w:val="kk-KZ"/>
        </w:rPr>
        <w:t>қу жүктемесі</w:t>
      </w:r>
      <w:r w:rsidR="00864D9F">
        <w:rPr>
          <w:lang w:val="kk-KZ"/>
        </w:rPr>
        <w:t>нің көлемі</w:t>
      </w:r>
      <w:r w:rsidR="007E4077" w:rsidRPr="002D5257">
        <w:rPr>
          <w:lang w:val="kk-KZ"/>
        </w:rPr>
        <w:t>:</w:t>
      </w:r>
      <w:r w:rsidR="00F35034">
        <w:rPr>
          <w:lang w:val="kk-KZ"/>
        </w:rPr>
        <w:t xml:space="preserve"> </w:t>
      </w:r>
    </w:p>
    <w:p w:rsidR="00C401F0" w:rsidRPr="002D5257" w:rsidRDefault="00C401F0" w:rsidP="00C72EF7">
      <w:pPr>
        <w:pStyle w:val="ab"/>
        <w:rPr>
          <w:lang w:val="kk-KZ"/>
        </w:rPr>
      </w:pPr>
      <w:r w:rsidRPr="002D5257">
        <w:rPr>
          <w:lang w:val="kk-KZ"/>
        </w:rPr>
        <w:t>1</w:t>
      </w:r>
      <w:r w:rsidR="00CD53D5" w:rsidRPr="002D5257">
        <w:rPr>
          <w:lang w:val="kk-KZ"/>
        </w:rPr>
        <w:t xml:space="preserve">) </w:t>
      </w:r>
      <w:r w:rsidR="006E7072">
        <w:rPr>
          <w:lang w:val="kk-KZ"/>
        </w:rPr>
        <w:t>8-</w:t>
      </w:r>
      <w:r w:rsidR="00330DE2" w:rsidRPr="002D5257">
        <w:rPr>
          <w:lang w:val="kk-KZ"/>
        </w:rPr>
        <w:t xml:space="preserve">сыныпта – </w:t>
      </w:r>
      <w:r w:rsidR="00EA40D2">
        <w:rPr>
          <w:lang w:val="kk-KZ"/>
        </w:rPr>
        <w:t xml:space="preserve">аптасына </w:t>
      </w:r>
      <w:r w:rsidR="00330DE2" w:rsidRPr="002D5257">
        <w:rPr>
          <w:lang w:val="kk-KZ"/>
        </w:rPr>
        <w:t>1 сағат, оқу жылында 34 сағат</w:t>
      </w:r>
      <w:r w:rsidR="00330DE2">
        <w:rPr>
          <w:lang w:val="kk-KZ"/>
        </w:rPr>
        <w:t>ты</w:t>
      </w:r>
      <w:r w:rsidR="00330DE2" w:rsidRPr="002D5257">
        <w:rPr>
          <w:lang w:val="kk-KZ"/>
        </w:rPr>
        <w:t>;</w:t>
      </w:r>
      <w:r w:rsidR="00F35034">
        <w:rPr>
          <w:lang w:val="kk-KZ"/>
        </w:rPr>
        <w:t xml:space="preserve"> </w:t>
      </w:r>
    </w:p>
    <w:p w:rsidR="00C401F0" w:rsidRPr="002D5257" w:rsidRDefault="00C401F0" w:rsidP="00C72EF7">
      <w:pPr>
        <w:pStyle w:val="ab"/>
        <w:rPr>
          <w:lang w:val="kk-KZ"/>
        </w:rPr>
      </w:pPr>
      <w:r w:rsidRPr="002D5257">
        <w:rPr>
          <w:lang w:val="kk-KZ"/>
        </w:rPr>
        <w:t>2</w:t>
      </w:r>
      <w:r w:rsidR="00CD53D5" w:rsidRPr="002D5257">
        <w:rPr>
          <w:lang w:val="kk-KZ"/>
        </w:rPr>
        <w:t xml:space="preserve">) </w:t>
      </w:r>
      <w:r w:rsidR="006E7072">
        <w:rPr>
          <w:lang w:val="kk-KZ"/>
        </w:rPr>
        <w:t>9-</w:t>
      </w:r>
      <w:r w:rsidR="00330DE2" w:rsidRPr="002D5257">
        <w:rPr>
          <w:lang w:val="kk-KZ"/>
        </w:rPr>
        <w:t xml:space="preserve">сыныпта – </w:t>
      </w:r>
      <w:r w:rsidR="00EA40D2">
        <w:rPr>
          <w:lang w:val="kk-KZ"/>
        </w:rPr>
        <w:t xml:space="preserve">аптасына </w:t>
      </w:r>
      <w:r w:rsidR="00330DE2" w:rsidRPr="002D5257">
        <w:rPr>
          <w:lang w:val="kk-KZ"/>
        </w:rPr>
        <w:t>1 сағат, оқу жылында 34 сағат</w:t>
      </w:r>
      <w:r w:rsidR="00330DE2">
        <w:rPr>
          <w:lang w:val="kk-KZ"/>
        </w:rPr>
        <w:t>ты</w:t>
      </w:r>
      <w:r w:rsidR="00330DE2" w:rsidRPr="002D5257">
        <w:rPr>
          <w:lang w:val="kk-KZ"/>
        </w:rPr>
        <w:t>;</w:t>
      </w:r>
      <w:r w:rsidR="00F35034">
        <w:rPr>
          <w:lang w:val="kk-KZ"/>
        </w:rPr>
        <w:t xml:space="preserve"> </w:t>
      </w:r>
    </w:p>
    <w:p w:rsidR="00C401F0" w:rsidRPr="002D5257" w:rsidRDefault="00C401F0" w:rsidP="00C72EF7">
      <w:pPr>
        <w:pStyle w:val="ab"/>
        <w:rPr>
          <w:lang w:val="kk-KZ"/>
        </w:rPr>
      </w:pPr>
      <w:r w:rsidRPr="002D5257">
        <w:rPr>
          <w:lang w:val="kk-KZ"/>
        </w:rPr>
        <w:t>3</w:t>
      </w:r>
      <w:r w:rsidR="00CD53D5" w:rsidRPr="002D5257">
        <w:rPr>
          <w:lang w:val="kk-KZ"/>
        </w:rPr>
        <w:t xml:space="preserve">) </w:t>
      </w:r>
      <w:r w:rsidR="006E7072">
        <w:rPr>
          <w:lang w:val="kk-KZ"/>
        </w:rPr>
        <w:t>10-</w:t>
      </w:r>
      <w:r w:rsidR="00330DE2" w:rsidRPr="002D5257">
        <w:rPr>
          <w:lang w:val="kk-KZ"/>
        </w:rPr>
        <w:t xml:space="preserve">сыныпта – </w:t>
      </w:r>
      <w:r w:rsidR="00EA40D2">
        <w:rPr>
          <w:lang w:val="kk-KZ"/>
        </w:rPr>
        <w:t xml:space="preserve">аптасына </w:t>
      </w:r>
      <w:r w:rsidR="00330DE2" w:rsidRPr="002D5257">
        <w:rPr>
          <w:lang w:val="kk-KZ"/>
        </w:rPr>
        <w:t>1 сағат, оқу жылында 34 сағат</w:t>
      </w:r>
      <w:r w:rsidR="00330DE2">
        <w:rPr>
          <w:lang w:val="kk-KZ"/>
        </w:rPr>
        <w:t>ты</w:t>
      </w:r>
      <w:r w:rsidR="00330DE2" w:rsidRPr="002D5257">
        <w:rPr>
          <w:lang w:val="kk-KZ"/>
        </w:rPr>
        <w:t xml:space="preserve"> құрайды.</w:t>
      </w:r>
      <w:r w:rsidR="00F35034">
        <w:rPr>
          <w:lang w:val="kk-KZ"/>
        </w:rPr>
        <w:t xml:space="preserve"> </w:t>
      </w:r>
    </w:p>
    <w:p w:rsidR="006E7072" w:rsidRPr="00CA3C67" w:rsidRDefault="006E7072" w:rsidP="006E7072">
      <w:pPr>
        <w:pStyle w:val="af7"/>
        <w:ind w:firstLine="709"/>
        <w:jc w:val="both"/>
        <w:rPr>
          <w:rFonts w:ascii="Times New Roman" w:eastAsia="Bookman Old Style" w:hAnsi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17</w:t>
      </w:r>
      <w:r w:rsidRPr="001826CE">
        <w:rPr>
          <w:rFonts w:ascii="Times New Roman" w:hAnsi="Times New Roman"/>
          <w:color w:val="000000"/>
          <w:sz w:val="28"/>
          <w:szCs w:val="28"/>
          <w:lang w:val="kk-KZ"/>
        </w:rPr>
        <w:t>. Оқу пәнінің мазмұны оқыту бөлімдері бойынша ұйымдастырылған. Бөлімдер дағды мен біліктілік, білім және түсіну ретінде күтілетін нәтижелер түріндегі сыныптар бойынша оқыту мақсаттарына бөлінген.</w:t>
      </w:r>
    </w:p>
    <w:p w:rsidR="006E7072" w:rsidRDefault="006E7072" w:rsidP="006E7072">
      <w:pPr>
        <w:pStyle w:val="ab"/>
        <w:rPr>
          <w:bCs/>
          <w:lang w:val="kk-KZ"/>
        </w:rPr>
      </w:pPr>
      <w:r>
        <w:rPr>
          <w:bCs/>
          <w:lang w:val="kk-KZ"/>
        </w:rPr>
        <w:t>18. М</w:t>
      </w:r>
      <w:r w:rsidRPr="00BE449C">
        <w:rPr>
          <w:bCs/>
          <w:lang w:val="kk-KZ"/>
        </w:rPr>
        <w:t>ұғалім</w:t>
      </w:r>
      <w:r>
        <w:rPr>
          <w:bCs/>
          <w:lang w:val="kk-KZ"/>
        </w:rPr>
        <w:t>нің</w:t>
      </w:r>
      <w:r w:rsidRPr="00BE449C">
        <w:rPr>
          <w:bCs/>
          <w:lang w:val="kk-KZ"/>
        </w:rPr>
        <w:t xml:space="preserve"> </w:t>
      </w:r>
      <w:r>
        <w:rPr>
          <w:bCs/>
          <w:lang w:val="kk-KZ"/>
        </w:rPr>
        <w:t>әрбір шағын бөлімнің</w:t>
      </w:r>
      <w:r w:rsidRPr="00BE449C">
        <w:rPr>
          <w:bCs/>
          <w:lang w:val="kk-KZ"/>
        </w:rPr>
        <w:t xml:space="preserve"> </w:t>
      </w:r>
      <w:r>
        <w:rPr>
          <w:bCs/>
          <w:lang w:val="kk-KZ"/>
        </w:rPr>
        <w:t xml:space="preserve">реттілігіне </w:t>
      </w:r>
      <w:r w:rsidRPr="00BE449C">
        <w:rPr>
          <w:bCs/>
          <w:lang w:val="kk-KZ"/>
        </w:rPr>
        <w:t>өзгерту</w:t>
      </w:r>
      <w:r>
        <w:rPr>
          <w:bCs/>
          <w:lang w:val="kk-KZ"/>
        </w:rPr>
        <w:t xml:space="preserve"> енгізу</w:t>
      </w:r>
      <w:r w:rsidRPr="00BE449C">
        <w:rPr>
          <w:bCs/>
          <w:lang w:val="kk-KZ"/>
        </w:rPr>
        <w:t xml:space="preserve">ге құқығы бар, сонымен қатар сынып оқушыларының мүмкіндіктерін ескере отырып айтылған мәліметтердің </w:t>
      </w:r>
      <w:r>
        <w:rPr>
          <w:bCs/>
          <w:lang w:val="kk-KZ"/>
        </w:rPr>
        <w:t xml:space="preserve">тереңдігі мен </w:t>
      </w:r>
      <w:r w:rsidRPr="00BE449C">
        <w:rPr>
          <w:bCs/>
          <w:lang w:val="kk-KZ"/>
        </w:rPr>
        <w:t xml:space="preserve">көлемін </w:t>
      </w:r>
      <w:r>
        <w:rPr>
          <w:bCs/>
          <w:lang w:val="kk-KZ"/>
        </w:rPr>
        <w:t xml:space="preserve">реттей </w:t>
      </w:r>
      <w:r w:rsidRPr="00BE449C">
        <w:rPr>
          <w:bCs/>
          <w:lang w:val="kk-KZ"/>
        </w:rPr>
        <w:t xml:space="preserve">алады. </w:t>
      </w:r>
    </w:p>
    <w:p w:rsidR="00330DE2" w:rsidRDefault="00330DE2" w:rsidP="006E7072">
      <w:pPr>
        <w:pStyle w:val="ab"/>
        <w:rPr>
          <w:rStyle w:val="af9"/>
          <w:sz w:val="28"/>
          <w:szCs w:val="28"/>
          <w:lang w:val="kk-KZ"/>
        </w:rPr>
      </w:pPr>
      <w:r>
        <w:rPr>
          <w:lang w:val="kk-KZ"/>
        </w:rPr>
        <w:t>1</w:t>
      </w:r>
      <w:r w:rsidR="006E7072">
        <w:rPr>
          <w:lang w:val="kk-KZ"/>
        </w:rPr>
        <w:t>9</w:t>
      </w:r>
      <w:r w:rsidR="000D4D0A" w:rsidRPr="00BE449C">
        <w:rPr>
          <w:rStyle w:val="af9"/>
          <w:sz w:val="28"/>
          <w:szCs w:val="28"/>
          <w:lang w:val="kk-KZ"/>
        </w:rPr>
        <w:t xml:space="preserve">. </w:t>
      </w:r>
      <w:r>
        <w:rPr>
          <w:rStyle w:val="af9"/>
          <w:sz w:val="28"/>
          <w:szCs w:val="28"/>
          <w:lang w:val="kk-KZ"/>
        </w:rPr>
        <w:t xml:space="preserve">Оқу пәнінің мазмұны </w:t>
      </w:r>
      <w:r w:rsidR="006E7072">
        <w:rPr>
          <w:rStyle w:val="af9"/>
          <w:sz w:val="28"/>
          <w:szCs w:val="28"/>
          <w:lang w:val="kk-KZ"/>
        </w:rPr>
        <w:t>келесі бөлімдерді қамтид</w:t>
      </w:r>
      <w:r>
        <w:rPr>
          <w:rStyle w:val="af9"/>
          <w:sz w:val="28"/>
          <w:szCs w:val="28"/>
          <w:lang w:val="kk-KZ"/>
        </w:rPr>
        <w:t>ы:</w:t>
      </w:r>
    </w:p>
    <w:p w:rsidR="00330DE2" w:rsidRPr="00E806DB" w:rsidRDefault="00330DE2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806DB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6E7072">
        <w:rPr>
          <w:rFonts w:ascii="Times New Roman" w:hAnsi="Times New Roman"/>
          <w:sz w:val="28"/>
          <w:szCs w:val="28"/>
          <w:lang w:val="kk-KZ"/>
        </w:rPr>
        <w:t xml:space="preserve">1-бөлім </w:t>
      </w:r>
      <w:r w:rsidRPr="00E806DB">
        <w:rPr>
          <w:rFonts w:ascii="Times New Roman" w:hAnsi="Times New Roman"/>
          <w:sz w:val="28"/>
          <w:szCs w:val="28"/>
          <w:lang w:val="kk-KZ"/>
        </w:rPr>
        <w:t>«</w:t>
      </w:r>
      <w:r w:rsidR="00476348">
        <w:rPr>
          <w:rFonts w:ascii="Times New Roman" w:hAnsi="Times New Roman"/>
          <w:sz w:val="28"/>
          <w:lang w:val="kk-KZ"/>
        </w:rPr>
        <w:t>Ақпараттық</w:t>
      </w:r>
      <w:r w:rsidRPr="00E806DB">
        <w:rPr>
          <w:rFonts w:ascii="Times New Roman" w:hAnsi="Times New Roman"/>
          <w:sz w:val="28"/>
          <w:lang w:val="kk-KZ"/>
        </w:rPr>
        <w:t xml:space="preserve"> үдерістер»;</w:t>
      </w:r>
    </w:p>
    <w:p w:rsidR="00330DE2" w:rsidRPr="00E806DB" w:rsidRDefault="00330DE2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lang w:val="kk-KZ"/>
        </w:rPr>
      </w:pPr>
      <w:r w:rsidRPr="00E806DB">
        <w:rPr>
          <w:rFonts w:ascii="Times New Roman" w:hAnsi="Times New Roman"/>
          <w:sz w:val="28"/>
          <w:lang w:val="kk-KZ"/>
        </w:rPr>
        <w:lastRenderedPageBreak/>
        <w:t xml:space="preserve">2) </w:t>
      </w:r>
      <w:r w:rsidR="006E7072">
        <w:rPr>
          <w:rFonts w:ascii="Times New Roman" w:hAnsi="Times New Roman"/>
          <w:sz w:val="28"/>
          <w:lang w:val="kk-KZ"/>
        </w:rPr>
        <w:t xml:space="preserve">2-бөлім </w:t>
      </w:r>
      <w:r w:rsidRPr="00E806DB">
        <w:rPr>
          <w:rFonts w:ascii="Times New Roman" w:hAnsi="Times New Roman"/>
          <w:sz w:val="28"/>
          <w:lang w:val="kk-KZ"/>
        </w:rPr>
        <w:t>«</w:t>
      </w:r>
      <w:r w:rsidRPr="00E806DB">
        <w:rPr>
          <w:rFonts w:ascii="Times New Roman" w:hAnsi="Times New Roman"/>
          <w:sz w:val="28"/>
          <w:szCs w:val="28"/>
          <w:lang w:val="kk-KZ"/>
        </w:rPr>
        <w:t>Компьютерлік жүйелер»;</w:t>
      </w:r>
    </w:p>
    <w:p w:rsidR="00330DE2" w:rsidRPr="00E806DB" w:rsidRDefault="00330DE2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lang w:val="kk-KZ"/>
        </w:rPr>
      </w:pPr>
      <w:r w:rsidRPr="00E806DB">
        <w:rPr>
          <w:rFonts w:ascii="Times New Roman" w:hAnsi="Times New Roman"/>
          <w:sz w:val="28"/>
          <w:lang w:val="kk-KZ"/>
        </w:rPr>
        <w:t xml:space="preserve">3) </w:t>
      </w:r>
      <w:r w:rsidR="006E7072">
        <w:rPr>
          <w:rFonts w:ascii="Times New Roman" w:hAnsi="Times New Roman"/>
          <w:sz w:val="28"/>
          <w:lang w:val="kk-KZ"/>
        </w:rPr>
        <w:t xml:space="preserve">3-бөлім </w:t>
      </w:r>
      <w:r w:rsidRPr="00E806DB">
        <w:rPr>
          <w:rFonts w:ascii="Times New Roman" w:hAnsi="Times New Roman"/>
          <w:sz w:val="28"/>
          <w:lang w:val="kk-KZ"/>
        </w:rPr>
        <w:t>«Денсаулық пен қауіпсіздік».</w:t>
      </w:r>
    </w:p>
    <w:p w:rsidR="00E806DB" w:rsidRPr="00476348" w:rsidRDefault="00E806DB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476348">
        <w:rPr>
          <w:rFonts w:ascii="Times New Roman" w:hAnsi="Times New Roman"/>
          <w:sz w:val="28"/>
          <w:lang w:val="kk-KZ"/>
        </w:rPr>
        <w:t xml:space="preserve">20. </w:t>
      </w:r>
      <w:r w:rsidRPr="00E806DB">
        <w:rPr>
          <w:rFonts w:ascii="Times New Roman" w:hAnsi="Times New Roman"/>
          <w:sz w:val="28"/>
          <w:szCs w:val="28"/>
          <w:lang w:val="kk-KZ"/>
        </w:rPr>
        <w:t>«</w:t>
      </w:r>
      <w:r w:rsidR="00476348">
        <w:rPr>
          <w:rFonts w:ascii="Times New Roman" w:hAnsi="Times New Roman"/>
          <w:sz w:val="28"/>
          <w:lang w:val="kk-KZ"/>
        </w:rPr>
        <w:t>Ақпараттық</w:t>
      </w:r>
      <w:r w:rsidRPr="00E806DB">
        <w:rPr>
          <w:rFonts w:ascii="Times New Roman" w:hAnsi="Times New Roman"/>
          <w:sz w:val="28"/>
          <w:lang w:val="kk-KZ"/>
        </w:rPr>
        <w:t xml:space="preserve"> үдерістер»</w:t>
      </w:r>
      <w:r>
        <w:rPr>
          <w:rFonts w:ascii="Times New Roman" w:hAnsi="Times New Roman"/>
          <w:sz w:val="28"/>
          <w:lang w:val="kk-KZ"/>
        </w:rPr>
        <w:t xml:space="preserve"> </w:t>
      </w:r>
      <w:r w:rsidR="006E7072">
        <w:rPr>
          <w:rFonts w:ascii="Times New Roman" w:hAnsi="Times New Roman"/>
          <w:sz w:val="28"/>
          <w:lang w:val="kk-KZ"/>
        </w:rPr>
        <w:t>бөлімі</w:t>
      </w:r>
      <w:r>
        <w:rPr>
          <w:rFonts w:ascii="Times New Roman" w:hAnsi="Times New Roman"/>
          <w:sz w:val="28"/>
          <w:lang w:val="kk-KZ"/>
        </w:rPr>
        <w:t xml:space="preserve"> </w:t>
      </w:r>
      <w:r w:rsidR="006E7072">
        <w:rPr>
          <w:rFonts w:ascii="Times New Roman" w:hAnsi="Times New Roman"/>
          <w:sz w:val="28"/>
          <w:lang w:val="kk-KZ"/>
        </w:rPr>
        <w:t>келесі бөлімшелерді қамтиды</w:t>
      </w:r>
      <w:r>
        <w:rPr>
          <w:rFonts w:ascii="Times New Roman" w:hAnsi="Times New Roman"/>
          <w:sz w:val="28"/>
          <w:lang w:val="kk-KZ"/>
        </w:rPr>
        <w:t xml:space="preserve">: </w:t>
      </w:r>
    </w:p>
    <w:p w:rsidR="00E806DB" w:rsidRPr="00FA7E56" w:rsidRDefault="00E806DB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A7E56">
        <w:rPr>
          <w:rFonts w:ascii="Times New Roman" w:hAnsi="Times New Roman"/>
          <w:sz w:val="28"/>
          <w:szCs w:val="28"/>
          <w:lang w:val="kk-KZ"/>
        </w:rPr>
        <w:t xml:space="preserve">1) ақпаратты алу және өлшеу; </w:t>
      </w:r>
    </w:p>
    <w:p w:rsidR="00E806DB" w:rsidRPr="00FA7E56" w:rsidRDefault="00E806DB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FA7E56">
        <w:rPr>
          <w:rFonts w:ascii="Times New Roman" w:hAnsi="Times New Roman"/>
          <w:sz w:val="28"/>
          <w:szCs w:val="28"/>
          <w:lang w:val="kk-KZ"/>
        </w:rPr>
        <w:t xml:space="preserve">2) ақпараттық объектілерді құрастырып, қайта жасау. </w:t>
      </w:r>
    </w:p>
    <w:p w:rsidR="00E806DB" w:rsidRPr="00FA7E56" w:rsidRDefault="00E806DB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A7E56">
        <w:rPr>
          <w:rFonts w:ascii="Times New Roman" w:hAnsi="Times New Roman"/>
          <w:sz w:val="28"/>
          <w:szCs w:val="28"/>
          <w:lang w:val="kk-KZ" w:eastAsia="en-GB"/>
        </w:rPr>
        <w:t xml:space="preserve">21. </w:t>
      </w:r>
      <w:r w:rsidRPr="00E806DB">
        <w:rPr>
          <w:rFonts w:ascii="Times New Roman" w:hAnsi="Times New Roman"/>
          <w:sz w:val="28"/>
          <w:lang w:val="kk-KZ"/>
        </w:rPr>
        <w:t>«</w:t>
      </w:r>
      <w:r w:rsidRPr="00E806DB">
        <w:rPr>
          <w:rFonts w:ascii="Times New Roman" w:hAnsi="Times New Roman"/>
          <w:sz w:val="28"/>
          <w:szCs w:val="28"/>
          <w:lang w:val="kk-KZ"/>
        </w:rPr>
        <w:t>Компьютерлік жүйелер»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E7072">
        <w:rPr>
          <w:rFonts w:ascii="Times New Roman" w:hAnsi="Times New Roman"/>
          <w:sz w:val="28"/>
          <w:lang w:val="kk-KZ"/>
        </w:rPr>
        <w:t>бөлімі келесі бөлімшелерді қамтиды</w:t>
      </w:r>
      <w:r>
        <w:rPr>
          <w:rFonts w:ascii="Times New Roman" w:hAnsi="Times New Roman"/>
          <w:sz w:val="28"/>
          <w:lang w:val="kk-KZ"/>
        </w:rPr>
        <w:t xml:space="preserve">: </w:t>
      </w:r>
    </w:p>
    <w:p w:rsidR="00E806DB" w:rsidRPr="00FA7E56" w:rsidRDefault="00E806DB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FA7E56">
        <w:rPr>
          <w:rFonts w:ascii="Times New Roman" w:hAnsi="Times New Roman"/>
          <w:color w:val="000000"/>
          <w:sz w:val="28"/>
          <w:szCs w:val="28"/>
          <w:lang w:val="kk-KZ"/>
        </w:rPr>
        <w:t>1)</w:t>
      </w:r>
      <w:r w:rsidRPr="00FA7E56">
        <w:rPr>
          <w:rFonts w:ascii="Times New Roman" w:hAnsi="Times New Roman"/>
          <w:sz w:val="28"/>
          <w:szCs w:val="28"/>
          <w:lang w:val="kk-KZ" w:eastAsia="en-GB"/>
        </w:rPr>
        <w:t xml:space="preserve"> компьютердің құрылымы;</w:t>
      </w:r>
    </w:p>
    <w:p w:rsidR="00E806DB" w:rsidRPr="00FA7E56" w:rsidRDefault="00E806DB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FA7E56">
        <w:rPr>
          <w:rFonts w:ascii="Times New Roman" w:hAnsi="Times New Roman"/>
          <w:sz w:val="28"/>
          <w:szCs w:val="28"/>
          <w:lang w:val="kk-KZ"/>
        </w:rPr>
        <w:t>2)</w:t>
      </w:r>
      <w:r w:rsidRPr="00FA7E56">
        <w:rPr>
          <w:rFonts w:ascii="Times New Roman" w:hAnsi="Times New Roman"/>
          <w:sz w:val="28"/>
          <w:szCs w:val="28"/>
          <w:lang w:val="kk-KZ" w:eastAsia="en-GB"/>
        </w:rPr>
        <w:t xml:space="preserve"> компьютерлік желілер. </w:t>
      </w:r>
    </w:p>
    <w:p w:rsidR="00E806DB" w:rsidRPr="00FA7E56" w:rsidRDefault="00E806DB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A7E56">
        <w:rPr>
          <w:rFonts w:ascii="Times New Roman" w:hAnsi="Times New Roman"/>
          <w:sz w:val="28"/>
          <w:szCs w:val="28"/>
          <w:lang w:val="kk-KZ" w:eastAsia="en-GB"/>
        </w:rPr>
        <w:t>2</w:t>
      </w:r>
      <w:r w:rsidR="006E7072">
        <w:rPr>
          <w:rFonts w:ascii="Times New Roman" w:hAnsi="Times New Roman"/>
          <w:sz w:val="28"/>
          <w:szCs w:val="28"/>
          <w:lang w:val="kk-KZ" w:eastAsia="en-GB"/>
        </w:rPr>
        <w:t>2</w:t>
      </w:r>
      <w:r w:rsidRPr="00FA7E56">
        <w:rPr>
          <w:rFonts w:ascii="Times New Roman" w:hAnsi="Times New Roman"/>
          <w:sz w:val="28"/>
          <w:szCs w:val="28"/>
          <w:lang w:val="kk-KZ" w:eastAsia="en-GB"/>
        </w:rPr>
        <w:t xml:space="preserve">. </w:t>
      </w:r>
      <w:r w:rsidRPr="00E806DB">
        <w:rPr>
          <w:rFonts w:ascii="Times New Roman" w:hAnsi="Times New Roman"/>
          <w:sz w:val="28"/>
          <w:lang w:val="kk-KZ"/>
        </w:rPr>
        <w:t>«Денсаулық пен қауіпсіздік»</w:t>
      </w:r>
      <w:r>
        <w:rPr>
          <w:rFonts w:ascii="Times New Roman" w:hAnsi="Times New Roman"/>
          <w:sz w:val="28"/>
          <w:lang w:val="kk-KZ"/>
        </w:rPr>
        <w:t xml:space="preserve"> </w:t>
      </w:r>
      <w:r w:rsidR="006E7072">
        <w:rPr>
          <w:rFonts w:ascii="Times New Roman" w:hAnsi="Times New Roman"/>
          <w:sz w:val="28"/>
          <w:lang w:val="kk-KZ"/>
        </w:rPr>
        <w:t>бөлімі келесі бөлімшелерді қамтиды</w:t>
      </w:r>
      <w:r>
        <w:rPr>
          <w:rFonts w:ascii="Times New Roman" w:hAnsi="Times New Roman"/>
          <w:sz w:val="28"/>
          <w:lang w:val="kk-KZ"/>
        </w:rPr>
        <w:t xml:space="preserve">: </w:t>
      </w:r>
    </w:p>
    <w:p w:rsidR="00E806DB" w:rsidRPr="00CA3C67" w:rsidRDefault="00E806DB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CA3C67">
        <w:rPr>
          <w:rFonts w:ascii="Times New Roman" w:hAnsi="Times New Roman"/>
          <w:color w:val="000000"/>
          <w:sz w:val="28"/>
          <w:szCs w:val="28"/>
          <w:lang w:val="kk-KZ"/>
        </w:rPr>
        <w:t>1) қауіпсіздік техникасы</w:t>
      </w:r>
      <w:r w:rsidRPr="00CA3C67">
        <w:rPr>
          <w:rFonts w:ascii="Times New Roman" w:hAnsi="Times New Roman"/>
          <w:sz w:val="28"/>
          <w:szCs w:val="28"/>
          <w:lang w:val="kk-KZ" w:eastAsia="en-GB"/>
        </w:rPr>
        <w:t>;</w:t>
      </w:r>
    </w:p>
    <w:p w:rsidR="00E806DB" w:rsidRPr="00CA3C67" w:rsidRDefault="00E806DB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CA3C67">
        <w:rPr>
          <w:rFonts w:ascii="Times New Roman" w:hAnsi="Times New Roman"/>
          <w:sz w:val="28"/>
          <w:szCs w:val="28"/>
          <w:lang w:val="kk-KZ" w:eastAsia="en-GB"/>
        </w:rPr>
        <w:t>2) ақпараттық және онлайн қауіпсіздік.</w:t>
      </w:r>
    </w:p>
    <w:p w:rsidR="00476348" w:rsidRPr="00864D9F" w:rsidRDefault="006E7072" w:rsidP="00C72EF7">
      <w:pPr>
        <w:pStyle w:val="ab"/>
        <w:rPr>
          <w:lang w:val="kk-KZ"/>
        </w:rPr>
      </w:pPr>
      <w:r>
        <w:rPr>
          <w:lang w:val="kk-KZ" w:eastAsia="en-GB"/>
        </w:rPr>
        <w:t>23</w:t>
      </w:r>
      <w:r w:rsidR="00E806DB" w:rsidRPr="00CA3C67">
        <w:rPr>
          <w:lang w:val="kk-KZ" w:eastAsia="en-GB"/>
        </w:rPr>
        <w:t xml:space="preserve">. </w:t>
      </w:r>
      <w:r w:rsidR="00476348">
        <w:rPr>
          <w:rStyle w:val="af9"/>
          <w:sz w:val="28"/>
          <w:szCs w:val="28"/>
          <w:lang w:val="kk-KZ"/>
        </w:rPr>
        <w:t>8-</w:t>
      </w:r>
      <w:r w:rsidR="00476348" w:rsidRPr="00BE449C">
        <w:rPr>
          <w:rStyle w:val="af9"/>
          <w:sz w:val="28"/>
          <w:szCs w:val="28"/>
          <w:lang w:val="kk-KZ"/>
        </w:rPr>
        <w:t xml:space="preserve">сыныпқа арналған «Информатика» оқу пәнінің </w:t>
      </w:r>
      <w:r>
        <w:rPr>
          <w:rStyle w:val="af9"/>
          <w:sz w:val="28"/>
          <w:szCs w:val="28"/>
          <w:lang w:val="kk-KZ"/>
        </w:rPr>
        <w:t>базалық</w:t>
      </w:r>
      <w:r w:rsidR="00476348" w:rsidRPr="00BE449C">
        <w:rPr>
          <w:rStyle w:val="af9"/>
          <w:sz w:val="28"/>
          <w:szCs w:val="28"/>
          <w:lang w:val="kk-KZ"/>
        </w:rPr>
        <w:t xml:space="preserve"> мазмұны: </w:t>
      </w:r>
    </w:p>
    <w:p w:rsidR="009C5DE2" w:rsidRDefault="00476348" w:rsidP="00C72EF7">
      <w:pPr>
        <w:pStyle w:val="af7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bookmarkStart w:id="4" w:name="bookmark2"/>
      <w:r w:rsidRPr="009D189F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>)</w:t>
      </w:r>
      <w:r>
        <w:rPr>
          <w:rStyle w:val="af9"/>
          <w:rFonts w:ascii="Times New Roman" w:hAnsi="Times New Roman"/>
          <w:sz w:val="28"/>
          <w:szCs w:val="28"/>
          <w:lang w:val="kk-KZ"/>
        </w:rPr>
        <w:t xml:space="preserve"> </w:t>
      </w:r>
      <w:r w:rsidR="00EA40D2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lang w:val="kk-KZ"/>
        </w:rPr>
        <w:t>қпараттық</w:t>
      </w:r>
      <w:r w:rsidR="00EA40D2">
        <w:rPr>
          <w:rFonts w:ascii="Times New Roman" w:hAnsi="Times New Roman"/>
          <w:sz w:val="28"/>
          <w:lang w:val="kk-KZ"/>
        </w:rPr>
        <w:t xml:space="preserve"> үдерістер</w:t>
      </w:r>
      <w:r>
        <w:rPr>
          <w:rFonts w:ascii="Times New Roman" w:hAnsi="Times New Roman"/>
          <w:sz w:val="28"/>
          <w:lang w:val="kk-KZ"/>
        </w:rPr>
        <w:t xml:space="preserve">. Ақпартты </w:t>
      </w:r>
      <w:r w:rsidRPr="00476348">
        <w:rPr>
          <w:rFonts w:ascii="Times New Roman" w:hAnsi="Times New Roman"/>
          <w:sz w:val="28"/>
          <w:szCs w:val="28"/>
          <w:lang w:val="kk-KZ"/>
        </w:rPr>
        <w:t>алу және өлшеу</w:t>
      </w:r>
      <w:r>
        <w:rPr>
          <w:rFonts w:ascii="Times New Roman" w:hAnsi="Times New Roman"/>
          <w:sz w:val="28"/>
          <w:szCs w:val="28"/>
          <w:lang w:val="kk-KZ"/>
        </w:rPr>
        <w:t>: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 xml:space="preserve"> ақпарат туралы түсінік, оны өңде</w:t>
      </w:r>
      <w:r>
        <w:rPr>
          <w:rStyle w:val="af9"/>
          <w:rFonts w:ascii="Times New Roman" w:hAnsi="Times New Roman"/>
          <w:sz w:val="28"/>
          <w:szCs w:val="28"/>
          <w:lang w:val="kk-KZ"/>
        </w:rPr>
        <w:t>у мен алудың тәсілдері</w:t>
      </w:r>
      <w:r w:rsidRPr="00476348">
        <w:rPr>
          <w:rFonts w:ascii="Times New Roman" w:hAnsi="Times New Roman"/>
          <w:sz w:val="28"/>
          <w:szCs w:val="28"/>
          <w:lang w:val="kk-KZ"/>
        </w:rPr>
        <w:t>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>ақпарат түрлері</w:t>
      </w:r>
      <w:r w:rsidRPr="00476348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Style w:val="af9"/>
          <w:rFonts w:ascii="Times New Roman" w:hAnsi="Times New Roman"/>
          <w:sz w:val="28"/>
          <w:szCs w:val="28"/>
          <w:lang w:val="kk-KZ"/>
        </w:rPr>
        <w:t>м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>әтіндік ақпарат, оны өңдеу мен сақтау тәсілдері</w:t>
      </w:r>
      <w:r w:rsidRPr="00476348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>
        <w:rPr>
          <w:rStyle w:val="af9"/>
          <w:rFonts w:ascii="Times New Roman" w:hAnsi="Times New Roman"/>
          <w:sz w:val="28"/>
          <w:szCs w:val="28"/>
          <w:lang w:val="kk-KZ"/>
        </w:rPr>
        <w:t xml:space="preserve"> г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 xml:space="preserve">рафикалық ақпарат, оны түрлі бейнелеу құралдары </w:t>
      </w:r>
      <w:r>
        <w:rPr>
          <w:rStyle w:val="af9"/>
          <w:rFonts w:ascii="Times New Roman" w:hAnsi="Times New Roman"/>
          <w:sz w:val="28"/>
          <w:szCs w:val="28"/>
          <w:lang w:val="kk-KZ"/>
        </w:rPr>
        <w:t xml:space="preserve">және 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>тәсілдері</w:t>
      </w:r>
      <w:r>
        <w:rPr>
          <w:rStyle w:val="af9"/>
          <w:rFonts w:ascii="Times New Roman" w:hAnsi="Times New Roman"/>
          <w:sz w:val="28"/>
          <w:szCs w:val="28"/>
          <w:lang w:val="kk-KZ"/>
        </w:rPr>
        <w:t>нің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 xml:space="preserve"> көмегімен өңде</w:t>
      </w:r>
      <w:r>
        <w:rPr>
          <w:rStyle w:val="af9"/>
          <w:rFonts w:ascii="Times New Roman" w:hAnsi="Times New Roman"/>
          <w:sz w:val="28"/>
          <w:szCs w:val="28"/>
          <w:lang w:val="kk-KZ"/>
        </w:rPr>
        <w:t>у, сурет, бейне, мүсін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 xml:space="preserve"> түрінде сақтау</w:t>
      </w:r>
      <w:r w:rsidRPr="00476348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>
        <w:rPr>
          <w:rStyle w:val="af9"/>
          <w:rFonts w:ascii="Times New Roman" w:hAnsi="Times New Roman"/>
          <w:sz w:val="28"/>
          <w:szCs w:val="28"/>
          <w:lang w:val="kk-KZ"/>
        </w:rPr>
        <w:t xml:space="preserve"> д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>ыбыстық ақпарат, оны өңдеу және компакт-диск, магниттік лента көмегімен сақтау</w:t>
      </w:r>
      <w:r w:rsidRPr="00476348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>
        <w:rPr>
          <w:rStyle w:val="af9"/>
          <w:rFonts w:ascii="Times New Roman" w:hAnsi="Times New Roman"/>
          <w:sz w:val="28"/>
          <w:szCs w:val="28"/>
          <w:lang w:val="kk-KZ"/>
        </w:rPr>
        <w:t xml:space="preserve"> б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>ейнеақпарат, оны кино және бейнетехника</w:t>
      </w:r>
      <w:r>
        <w:rPr>
          <w:rStyle w:val="af9"/>
          <w:rFonts w:ascii="Times New Roman" w:hAnsi="Times New Roman"/>
          <w:sz w:val="28"/>
          <w:szCs w:val="28"/>
          <w:lang w:val="kk-KZ"/>
        </w:rPr>
        <w:t>ның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 xml:space="preserve"> көмегімен өңдеу және кинотаспа, бейнекассета, компакт-диск түрінде сақтау</w:t>
      </w:r>
      <w:r>
        <w:rPr>
          <w:rStyle w:val="af9"/>
          <w:rFonts w:ascii="Times New Roman" w:hAnsi="Times New Roman"/>
          <w:sz w:val="28"/>
          <w:szCs w:val="28"/>
          <w:lang w:val="kk-KZ"/>
        </w:rPr>
        <w:t>; т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>елефон, теледидар, радио, күйтабақ ойнатқыш ақпарат дереккөзі ретінде. Ақпаратты</w:t>
      </w:r>
      <w:r w:rsidR="00CA3C67">
        <w:rPr>
          <w:rStyle w:val="af9"/>
          <w:rFonts w:ascii="Times New Roman" w:hAnsi="Times New Roman"/>
          <w:sz w:val="28"/>
          <w:szCs w:val="28"/>
          <w:lang w:val="kk-KZ"/>
        </w:rPr>
        <w:t>қ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 xml:space="preserve"> </w:t>
      </w:r>
      <w:bookmarkEnd w:id="4"/>
      <w:r w:rsidRPr="00476348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объект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ілерді құрып, жаңарту. </w:t>
      </w:r>
      <w:r w:rsidRPr="009D189F">
        <w:rPr>
          <w:rFonts w:ascii="Times New Roman" w:hAnsi="Times New Roman"/>
          <w:sz w:val="28"/>
          <w:szCs w:val="28"/>
          <w:lang w:val="kk-KZ"/>
        </w:rPr>
        <w:t>Windows</w:t>
      </w:r>
      <w:r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(виндоус) </w:t>
      </w:r>
      <w:r w:rsidRPr="00BE449C">
        <w:rPr>
          <w:rFonts w:ascii="Times New Roman" w:hAnsi="Times New Roman"/>
          <w:sz w:val="28"/>
          <w:szCs w:val="28"/>
          <w:lang w:val="kk-KZ"/>
        </w:rPr>
        <w:t>жұмыс үстелі</w:t>
      </w:r>
      <w:r w:rsidRPr="009D189F">
        <w:rPr>
          <w:rFonts w:ascii="Times New Roman" w:hAnsi="Times New Roman"/>
          <w:sz w:val="28"/>
          <w:szCs w:val="28"/>
          <w:lang w:val="kk-KZ"/>
        </w:rPr>
        <w:t>:</w:t>
      </w:r>
      <w:r w:rsidRPr="00BE449C">
        <w:rPr>
          <w:rFonts w:ascii="Times New Roman" w:hAnsi="Times New Roman"/>
          <w:sz w:val="28"/>
          <w:szCs w:val="28"/>
          <w:lang w:val="kk-KZ"/>
        </w:rPr>
        <w:t xml:space="preserve"> жұмыс үстелінің түрі, </w:t>
      </w:r>
      <w:r w:rsidRPr="009D189F">
        <w:rPr>
          <w:rFonts w:ascii="Times New Roman" w:hAnsi="Times New Roman"/>
          <w:sz w:val="28"/>
          <w:szCs w:val="28"/>
          <w:lang w:val="kk-KZ"/>
        </w:rPr>
        <w:t>Windows</w:t>
      </w:r>
      <w:r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(виндоус) </w:t>
      </w:r>
      <w:r w:rsidRPr="00BE449C">
        <w:rPr>
          <w:rFonts w:ascii="Times New Roman" w:hAnsi="Times New Roman"/>
          <w:sz w:val="28"/>
          <w:szCs w:val="28"/>
          <w:lang w:val="kk-KZ"/>
        </w:rPr>
        <w:t>жұмыс үстелінің элементтерімен танысу</w:t>
      </w:r>
      <w:r w:rsidRPr="00476348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9C5DE2">
        <w:rPr>
          <w:rFonts w:ascii="Times New Roman" w:hAnsi="Times New Roman"/>
          <w:sz w:val="28"/>
          <w:szCs w:val="28"/>
          <w:lang w:val="kk-KZ"/>
        </w:rPr>
        <w:t xml:space="preserve"> «Пуск» ба</w:t>
      </w:r>
      <w:r w:rsidR="000A28DE">
        <w:rPr>
          <w:rFonts w:ascii="Times New Roman" w:hAnsi="Times New Roman"/>
          <w:sz w:val="28"/>
          <w:szCs w:val="28"/>
          <w:lang w:val="kk-KZ"/>
        </w:rPr>
        <w:t>с</w:t>
      </w:r>
      <w:r w:rsidR="009C5DE2">
        <w:rPr>
          <w:rFonts w:ascii="Times New Roman" w:hAnsi="Times New Roman"/>
          <w:sz w:val="28"/>
          <w:szCs w:val="28"/>
          <w:lang w:val="kk-KZ"/>
        </w:rPr>
        <w:t>тырмасы</w:t>
      </w:r>
      <w:r w:rsidRPr="00BE449C">
        <w:rPr>
          <w:rFonts w:ascii="Times New Roman" w:hAnsi="Times New Roman"/>
          <w:sz w:val="28"/>
          <w:szCs w:val="28"/>
          <w:lang w:val="kk-KZ"/>
        </w:rPr>
        <w:t>, тапсырма жинақтамасы</w:t>
      </w:r>
      <w:r w:rsidR="009C5DE2" w:rsidRPr="009C5DE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5DE2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«тышқан» 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>манипулятор</w:t>
      </w:r>
      <w:r w:rsidR="009C5DE2">
        <w:rPr>
          <w:rFonts w:ascii="Times New Roman" w:hAnsi="Times New Roman"/>
          <w:sz w:val="28"/>
          <w:szCs w:val="28"/>
          <w:lang w:val="kk-KZ"/>
        </w:rPr>
        <w:t xml:space="preserve">ы, 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>онымен жұмыс істеу тәсі</w:t>
      </w:r>
      <w:r w:rsidR="009C5DE2">
        <w:rPr>
          <w:rFonts w:ascii="Times New Roman" w:hAnsi="Times New Roman"/>
          <w:sz w:val="28"/>
          <w:szCs w:val="28"/>
          <w:lang w:val="kk-KZ"/>
        </w:rPr>
        <w:t>лдері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 xml:space="preserve">: «тышқан» манипуляторымен жұмыстың негізгі тәсілдері: </w:t>
      </w:r>
      <w:r w:rsidR="009C5DE2">
        <w:rPr>
          <w:rFonts w:ascii="Times New Roman" w:hAnsi="Times New Roman"/>
          <w:sz w:val="28"/>
          <w:szCs w:val="28"/>
          <w:lang w:val="kk-KZ"/>
        </w:rPr>
        <w:t xml:space="preserve">«тышқан» манипуляторы жұмысының көмегімен 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>орындалатын</w:t>
      </w:r>
      <w:r w:rsidR="009C5DE2" w:rsidRPr="009C5DE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5DE2">
        <w:rPr>
          <w:rFonts w:ascii="Times New Roman" w:hAnsi="Times New Roman"/>
          <w:sz w:val="28"/>
          <w:szCs w:val="28"/>
          <w:lang w:val="kk-KZ"/>
        </w:rPr>
        <w:t>к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>омпьютерлік ойындар</w:t>
      </w:r>
      <w:r w:rsidR="009C5DE2">
        <w:rPr>
          <w:rFonts w:ascii="Times New Roman" w:hAnsi="Times New Roman"/>
          <w:sz w:val="28"/>
          <w:szCs w:val="28"/>
          <w:lang w:val="kk-KZ"/>
        </w:rPr>
        <w:t>; пернетақта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5DE2">
        <w:rPr>
          <w:rFonts w:ascii="Times New Roman" w:hAnsi="Times New Roman"/>
          <w:sz w:val="28"/>
          <w:szCs w:val="28"/>
          <w:lang w:val="kk-KZ"/>
        </w:rPr>
        <w:t>к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>лавиша топтарын тағайындау</w:t>
      </w:r>
      <w:r w:rsidR="009C5DE2">
        <w:rPr>
          <w:rFonts w:ascii="Times New Roman" w:hAnsi="Times New Roman"/>
          <w:sz w:val="28"/>
          <w:szCs w:val="28"/>
          <w:lang w:val="kk-KZ"/>
        </w:rPr>
        <w:t>;</w:t>
      </w:r>
      <w:r w:rsidR="009C5DE2" w:rsidRPr="009C5DE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5DE2">
        <w:rPr>
          <w:rFonts w:ascii="Times New Roman" w:hAnsi="Times New Roman"/>
          <w:sz w:val="28"/>
          <w:szCs w:val="28"/>
          <w:lang w:val="kk-KZ"/>
        </w:rPr>
        <w:t>а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>лфавиттік және цифрлік клавишалар, олардың орналасуы</w:t>
      </w:r>
      <w:r w:rsidR="009C5DE2">
        <w:rPr>
          <w:rFonts w:ascii="Times New Roman" w:hAnsi="Times New Roman"/>
          <w:sz w:val="28"/>
          <w:szCs w:val="28"/>
          <w:lang w:val="kk-KZ"/>
        </w:rPr>
        <w:t>;</w:t>
      </w:r>
      <w:r w:rsidR="009C5DE2" w:rsidRPr="009C5DE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>меңзер</w:t>
      </w:r>
      <w:r w:rsidR="009C5DE2">
        <w:rPr>
          <w:rFonts w:ascii="Times New Roman" w:hAnsi="Times New Roman"/>
          <w:sz w:val="28"/>
          <w:szCs w:val="28"/>
          <w:lang w:val="kk-KZ"/>
        </w:rPr>
        <w:t>ді</w:t>
      </w:r>
      <w:r w:rsidR="009C5DE2" w:rsidRPr="009C5DE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5DE2">
        <w:rPr>
          <w:rFonts w:ascii="Times New Roman" w:hAnsi="Times New Roman"/>
          <w:sz w:val="28"/>
          <w:szCs w:val="28"/>
          <w:lang w:val="kk-KZ"/>
        </w:rPr>
        <w:t>к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>лавишаны</w:t>
      </w:r>
      <w:r w:rsidR="009C5DE2">
        <w:rPr>
          <w:rFonts w:ascii="Times New Roman" w:hAnsi="Times New Roman"/>
          <w:sz w:val="28"/>
          <w:szCs w:val="28"/>
          <w:lang w:val="kk-KZ"/>
        </w:rPr>
        <w:t>ның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5DE2">
        <w:rPr>
          <w:rFonts w:ascii="Times New Roman" w:hAnsi="Times New Roman"/>
          <w:sz w:val="28"/>
          <w:szCs w:val="28"/>
          <w:lang w:val="kk-KZ"/>
        </w:rPr>
        <w:t>көмегі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>мен орындау</w:t>
      </w:r>
      <w:r w:rsidR="009C5DE2">
        <w:rPr>
          <w:rFonts w:ascii="Times New Roman" w:hAnsi="Times New Roman"/>
          <w:sz w:val="28"/>
          <w:szCs w:val="28"/>
          <w:lang w:val="kk-KZ"/>
        </w:rPr>
        <w:t>;</w:t>
      </w:r>
      <w:r w:rsidR="009C5DE2" w:rsidRPr="009C5DE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5DE2">
        <w:rPr>
          <w:rFonts w:ascii="Times New Roman" w:hAnsi="Times New Roman"/>
          <w:sz w:val="28"/>
          <w:szCs w:val="28"/>
          <w:lang w:val="kk-KZ"/>
        </w:rPr>
        <w:t>ш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>ағын цифрлік пернетақта</w:t>
      </w:r>
      <w:r w:rsidR="009C5DE2">
        <w:rPr>
          <w:rFonts w:ascii="Times New Roman" w:hAnsi="Times New Roman"/>
          <w:sz w:val="28"/>
          <w:szCs w:val="28"/>
          <w:lang w:val="kk-KZ"/>
        </w:rPr>
        <w:t>;</w:t>
      </w:r>
      <w:r w:rsidR="009C5DE2" w:rsidRPr="009C5DE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 xml:space="preserve">пернетақта клавишалары көмегімен орындалатын </w:t>
      </w:r>
      <w:r w:rsidR="009C5DE2">
        <w:rPr>
          <w:rFonts w:ascii="Times New Roman" w:hAnsi="Times New Roman"/>
          <w:sz w:val="28"/>
          <w:szCs w:val="28"/>
          <w:lang w:val="kk-KZ"/>
        </w:rPr>
        <w:t>к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>омпьютерлік ойындар</w:t>
      </w:r>
      <w:r w:rsidR="009C5DE2">
        <w:rPr>
          <w:rFonts w:ascii="Times New Roman" w:hAnsi="Times New Roman"/>
          <w:sz w:val="28"/>
          <w:szCs w:val="28"/>
          <w:lang w:val="kk-KZ"/>
        </w:rPr>
        <w:t>;</w:t>
      </w:r>
      <w:r w:rsidR="009C5DE2" w:rsidRPr="009C5DE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C5DE2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«Пуск» мәзірі</w:t>
      </w:r>
      <w:r w:rsidR="009C5DE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нің құрылымы, 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 xml:space="preserve">мәзір бойынша ауыстыру, </w:t>
      </w:r>
      <w:r w:rsidR="009C5DE2">
        <w:rPr>
          <w:rFonts w:ascii="Times New Roman" w:hAnsi="Times New Roman"/>
          <w:sz w:val="28"/>
          <w:szCs w:val="28"/>
          <w:lang w:val="kk-KZ"/>
        </w:rPr>
        <w:t xml:space="preserve">мәзірді </w:t>
      </w:r>
      <w:r w:rsidR="009C5DE2" w:rsidRPr="00BE449C">
        <w:rPr>
          <w:rFonts w:ascii="Times New Roman" w:hAnsi="Times New Roman"/>
          <w:sz w:val="28"/>
          <w:szCs w:val="28"/>
          <w:lang w:val="kk-KZ"/>
        </w:rPr>
        <w:t>жабу</w:t>
      </w:r>
      <w:r w:rsidR="009C5DE2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9C5DE2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Windows 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(виндоус) </w:t>
      </w:r>
      <w:r w:rsidR="009C5DE2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терезелерімен танысу (мысал ретінде «</w:t>
      </w:r>
      <w:r w:rsidR="009C5DE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менің компью</w:t>
      </w:r>
      <w:r w:rsidR="009C5DE2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терім» папкасының терезесі), терезенің негізгі элементтері, терезені жабу, қайта қондыру, терезені жабу, терезе көлемін өзгерту, терезені айналдыру</w:t>
      </w:r>
      <w:r w:rsidR="00FA190A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9C5DE2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6A0A" w:rsidRPr="00B16A0A">
        <w:rPr>
          <w:rFonts w:ascii="Times New Roman" w:hAnsi="Times New Roman"/>
          <w:sz w:val="28"/>
          <w:szCs w:val="28"/>
          <w:lang w:val="kk-KZ"/>
        </w:rPr>
        <w:t>стандарт</w:t>
      </w:r>
      <w:r w:rsidR="00B16A0A">
        <w:rPr>
          <w:rFonts w:ascii="Times New Roman" w:hAnsi="Times New Roman"/>
          <w:sz w:val="28"/>
          <w:szCs w:val="28"/>
          <w:lang w:val="kk-KZ"/>
        </w:rPr>
        <w:t xml:space="preserve">ты </w:t>
      </w:r>
      <w:r w:rsidR="00B16A0A" w:rsidRPr="009D189F">
        <w:rPr>
          <w:rFonts w:ascii="Times New Roman" w:hAnsi="Times New Roman"/>
          <w:sz w:val="28"/>
          <w:szCs w:val="28"/>
          <w:lang w:val="kk-KZ"/>
        </w:rPr>
        <w:t>Windows</w:t>
      </w:r>
      <w:r w:rsidR="00B16A0A">
        <w:rPr>
          <w:rFonts w:ascii="Times New Roman" w:hAnsi="Times New Roman"/>
          <w:sz w:val="28"/>
          <w:szCs w:val="28"/>
          <w:lang w:val="kk-KZ"/>
        </w:rPr>
        <w:t xml:space="preserve"> қосымшасы: бағдарламаны </w:t>
      </w:r>
      <w:r w:rsidR="00B16A0A" w:rsidRPr="00B16A0A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«Пуск» (</w:t>
      </w:r>
      <w:r w:rsidR="00B16A0A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Калькулятор)</w:t>
      </w:r>
      <w:r w:rsidR="00B16A0A" w:rsidRPr="00B16A0A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6A0A">
        <w:rPr>
          <w:rFonts w:ascii="Times New Roman" w:hAnsi="Times New Roman"/>
          <w:sz w:val="28"/>
          <w:szCs w:val="28"/>
          <w:lang w:val="kk-KZ"/>
        </w:rPr>
        <w:t xml:space="preserve">мәзірінен қосу; </w:t>
      </w:r>
      <w:r w:rsidR="00B16A0A" w:rsidRPr="00B16A0A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стандарт</w:t>
      </w:r>
      <w:r w:rsidR="00B16A0A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т</w:t>
      </w:r>
      <w:r w:rsidR="00B16A0A" w:rsidRPr="00B16A0A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ы «Калькулятор»</w:t>
      </w:r>
      <w:r w:rsidR="00B16A0A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қосымшасымен жұмыс жасауды меңгеру, алу амалын орындау, мәзірді жабу; </w:t>
      </w:r>
    </w:p>
    <w:p w:rsidR="00B16A0A" w:rsidRPr="00B16A0A" w:rsidRDefault="00B16A0A" w:rsidP="00C72EF7">
      <w:pPr>
        <w:pStyle w:val="af7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403D6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EA40D2">
        <w:rPr>
          <w:rFonts w:ascii="Times New Roman" w:hAnsi="Times New Roman"/>
          <w:sz w:val="28"/>
          <w:lang w:val="kk-KZ"/>
        </w:rPr>
        <w:t>к</w:t>
      </w:r>
      <w:r w:rsidR="00EA40D2">
        <w:rPr>
          <w:rFonts w:ascii="Times New Roman" w:hAnsi="Times New Roman"/>
          <w:sz w:val="28"/>
          <w:szCs w:val="28"/>
          <w:lang w:val="kk-KZ"/>
        </w:rPr>
        <w:t>омпьютерлік жүйелер</w:t>
      </w:r>
      <w:r w:rsidR="000A28D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A28DE" w:rsidRPr="002D5257">
        <w:rPr>
          <w:lang w:val="kk-KZ"/>
        </w:rPr>
        <w:t>–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403D6">
        <w:rPr>
          <w:rFonts w:ascii="Times New Roman" w:hAnsi="Times New Roman"/>
          <w:sz w:val="28"/>
          <w:szCs w:val="28"/>
          <w:lang w:val="kk-KZ"/>
        </w:rPr>
        <w:t>компьютер</w:t>
      </w:r>
      <w:r>
        <w:rPr>
          <w:rFonts w:ascii="Times New Roman" w:hAnsi="Times New Roman"/>
          <w:sz w:val="28"/>
          <w:szCs w:val="28"/>
          <w:lang w:val="kk-KZ"/>
        </w:rPr>
        <w:t>дің құрылымы</w:t>
      </w:r>
      <w:r w:rsidRPr="006403D6">
        <w:rPr>
          <w:rFonts w:ascii="Times New Roman" w:hAnsi="Times New Roman"/>
          <w:sz w:val="28"/>
          <w:szCs w:val="28"/>
          <w:lang w:val="kk-KZ"/>
        </w:rPr>
        <w:t>:</w:t>
      </w:r>
      <w:r w:rsidR="006403D6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03D6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дербес компьютермен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танысу, </w:t>
      </w:r>
      <w:r w:rsidR="006403D6">
        <w:rPr>
          <w:rStyle w:val="2210pt"/>
          <w:rFonts w:ascii="Times New Roman" w:hAnsi="Times New Roman" w:cs="Times New Roman"/>
          <w:b w:val="0"/>
          <w:sz w:val="28"/>
          <w:szCs w:val="28"/>
          <w:lang w:val="kk-KZ"/>
        </w:rPr>
        <w:t>д</w:t>
      </w:r>
      <w:r w:rsidR="006403D6" w:rsidRPr="00BE449C">
        <w:rPr>
          <w:rStyle w:val="2210pt"/>
          <w:rFonts w:ascii="Times New Roman" w:hAnsi="Times New Roman" w:cs="Times New Roman"/>
          <w:b w:val="0"/>
          <w:sz w:val="28"/>
          <w:szCs w:val="28"/>
          <w:lang w:val="kk-KZ"/>
        </w:rPr>
        <w:t>ербес компьютер</w:t>
      </w:r>
      <w:r w:rsidR="006403D6">
        <w:rPr>
          <w:rStyle w:val="2210pt"/>
          <w:rFonts w:ascii="Times New Roman" w:hAnsi="Times New Roman" w:cs="Times New Roman"/>
          <w:b w:val="0"/>
          <w:sz w:val="28"/>
          <w:szCs w:val="28"/>
          <w:lang w:val="kk-KZ"/>
        </w:rPr>
        <w:t xml:space="preserve"> әртүрлі ақпаратты (мәтін, графикалық, дыбыстық, бейнеақпарат) алу, беру, өңдеу және сақтау құралы ретінде; дербес к</w:t>
      </w:r>
      <w:r w:rsidR="006403D6" w:rsidRPr="00BE449C">
        <w:rPr>
          <w:rStyle w:val="2210pt"/>
          <w:rFonts w:ascii="Times New Roman" w:hAnsi="Times New Roman" w:cs="Times New Roman"/>
          <w:b w:val="0"/>
          <w:sz w:val="28"/>
          <w:szCs w:val="28"/>
          <w:lang w:val="kk-KZ"/>
        </w:rPr>
        <w:t>омпьютер</w:t>
      </w:r>
      <w:r w:rsidR="006403D6">
        <w:rPr>
          <w:rStyle w:val="2210pt"/>
          <w:rFonts w:ascii="Times New Roman" w:hAnsi="Times New Roman" w:cs="Times New Roman"/>
          <w:b w:val="0"/>
          <w:sz w:val="28"/>
          <w:szCs w:val="28"/>
          <w:lang w:val="kk-KZ"/>
        </w:rPr>
        <w:t xml:space="preserve">дің негізгі құралдары: </w:t>
      </w:r>
      <w:r w:rsidR="006403D6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монитор,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пернетақта, жүйелік </w:t>
      </w:r>
      <w:r w:rsidR="006403D6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блок;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әр құрылғының қызметі; қ</w:t>
      </w:r>
      <w:r w:rsidR="006403D6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уат көзін қосу-сөндіру ба</w:t>
      </w:r>
      <w:r w:rsidR="000A28DE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с</w:t>
      </w:r>
      <w:r w:rsidR="006403D6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тырмасы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6403D6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</w:t>
      </w:r>
      <w:r w:rsidR="006403D6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ербес компьютердің қосымша құрылғылары: «тышқан» манипулятор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ы, принтер, дыбыстық колонкалар, о</w:t>
      </w:r>
      <w:r w:rsidR="006403D6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лардың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қызметтері;</w:t>
      </w:r>
      <w:r w:rsidR="006403D6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к</w:t>
      </w:r>
      <w:r w:rsidR="006403D6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омпьютерді қосу және сөндіру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тәртібі</w:t>
      </w:r>
      <w:r w:rsidR="006403D6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, олардың кезектілігі</w:t>
      </w:r>
      <w:r w:rsidR="006E707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</w:p>
    <w:p w:rsidR="00B16A0A" w:rsidRDefault="00B16A0A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</w:pPr>
      <w:r w:rsidRPr="00E806DB">
        <w:rPr>
          <w:rFonts w:ascii="Times New Roman" w:hAnsi="Times New Roman"/>
          <w:sz w:val="28"/>
          <w:lang w:val="kk-KZ"/>
        </w:rPr>
        <w:lastRenderedPageBreak/>
        <w:t xml:space="preserve">3) </w:t>
      </w:r>
      <w:r w:rsidR="00EA40D2">
        <w:rPr>
          <w:rFonts w:ascii="Times New Roman" w:hAnsi="Times New Roman"/>
          <w:sz w:val="28"/>
          <w:lang w:val="kk-KZ"/>
        </w:rPr>
        <w:t>денсаулық пен қауіпсіздік</w:t>
      </w:r>
      <w:r>
        <w:rPr>
          <w:rFonts w:ascii="Times New Roman" w:hAnsi="Times New Roman"/>
          <w:sz w:val="28"/>
          <w:lang w:val="kk-KZ"/>
        </w:rPr>
        <w:t>:</w:t>
      </w:r>
      <w:r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03D6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дербес компьютермен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жұмыс жасауда қауіпсіздік </w:t>
      </w:r>
      <w:r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т</w:t>
      </w:r>
      <w:r w:rsidRPr="006403D6">
        <w:rPr>
          <w:rFonts w:ascii="Times New Roman" w:hAnsi="Times New Roman"/>
          <w:sz w:val="28"/>
          <w:szCs w:val="28"/>
          <w:lang w:val="kk-KZ"/>
        </w:rPr>
        <w:t>ехника</w:t>
      </w:r>
      <w:r w:rsidR="006403D6" w:rsidRPr="006403D6">
        <w:rPr>
          <w:rFonts w:ascii="Times New Roman" w:hAnsi="Times New Roman"/>
          <w:sz w:val="28"/>
          <w:szCs w:val="28"/>
          <w:lang w:val="kk-KZ"/>
        </w:rPr>
        <w:t>сы.</w:t>
      </w:r>
      <w:r w:rsidRPr="006403D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403D6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Компьютерлік сыныпта болу</w:t>
      </w:r>
      <w:r w:rsidR="0077793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дың</w:t>
      </w:r>
      <w:r w:rsidR="006403D6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тәртіп ережелері.</w:t>
      </w:r>
      <w:r w:rsidR="00F3503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03D6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Компьютер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</w:t>
      </w:r>
      <w:r w:rsidR="006403D6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е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жұмыс жасау кезіндегі г</w:t>
      </w:r>
      <w:r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игиен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алық талаптар.</w:t>
      </w:r>
      <w:r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Көру қабілетін сақтау және көзге жүктемені азайту амалдары. </w:t>
      </w:r>
    </w:p>
    <w:p w:rsidR="006403D6" w:rsidRPr="008B36A1" w:rsidRDefault="006E7072" w:rsidP="00C72EF7">
      <w:pPr>
        <w:pStyle w:val="af7"/>
        <w:ind w:firstLine="708"/>
        <w:jc w:val="both"/>
        <w:rPr>
          <w:rFonts w:ascii="Times New Roman" w:hAnsi="Times New Roman"/>
          <w:sz w:val="28"/>
          <w:szCs w:val="28"/>
          <w:lang w:val="kk-KZ" w:eastAsia="en-US"/>
        </w:rPr>
      </w:pPr>
      <w:r>
        <w:rPr>
          <w:rStyle w:val="af9"/>
          <w:rFonts w:ascii="Times New Roman" w:hAnsi="Times New Roman"/>
          <w:sz w:val="28"/>
          <w:szCs w:val="28"/>
          <w:lang w:val="kk-KZ"/>
        </w:rPr>
        <w:t>24</w:t>
      </w:r>
      <w:r w:rsidR="006403D6" w:rsidRPr="008B36A1">
        <w:rPr>
          <w:rStyle w:val="af9"/>
          <w:rFonts w:ascii="Times New Roman" w:hAnsi="Times New Roman"/>
          <w:sz w:val="28"/>
          <w:szCs w:val="28"/>
          <w:lang w:val="kk-KZ"/>
        </w:rPr>
        <w:t xml:space="preserve">. 9-сыныпқа арналған «Информатика» оқу пәнінің </w:t>
      </w:r>
      <w:r>
        <w:rPr>
          <w:rStyle w:val="af9"/>
          <w:rFonts w:ascii="Times New Roman" w:hAnsi="Times New Roman"/>
          <w:sz w:val="28"/>
          <w:szCs w:val="28"/>
          <w:lang w:val="kk-KZ"/>
        </w:rPr>
        <w:t>базалық</w:t>
      </w:r>
      <w:r w:rsidR="006403D6" w:rsidRPr="008B36A1">
        <w:rPr>
          <w:rStyle w:val="af9"/>
          <w:rFonts w:ascii="Times New Roman" w:hAnsi="Times New Roman"/>
          <w:sz w:val="28"/>
          <w:szCs w:val="28"/>
          <w:lang w:val="kk-KZ"/>
        </w:rPr>
        <w:t xml:space="preserve"> мазмұны: </w:t>
      </w:r>
    </w:p>
    <w:p w:rsidR="00D54B10" w:rsidRPr="00D54B10" w:rsidRDefault="006403D6" w:rsidP="00C72EF7">
      <w:pPr>
        <w:pStyle w:val="af7"/>
        <w:ind w:firstLine="708"/>
        <w:jc w:val="both"/>
        <w:rPr>
          <w:rStyle w:val="BookmanOldStyle95pt"/>
          <w:rFonts w:ascii="Times New Roman" w:eastAsia="Times New Roman" w:hAnsi="Times New Roman" w:cs="Times New Roman"/>
          <w:color w:val="auto"/>
          <w:sz w:val="28"/>
          <w:szCs w:val="28"/>
          <w:shd w:val="clear" w:color="auto" w:fill="auto"/>
          <w:lang w:val="kk-KZ" w:eastAsia="en-US"/>
        </w:rPr>
      </w:pPr>
      <w:r w:rsidRPr="009D189F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>)</w:t>
      </w:r>
      <w:r>
        <w:rPr>
          <w:rStyle w:val="af9"/>
          <w:rFonts w:ascii="Times New Roman" w:hAnsi="Times New Roman"/>
          <w:sz w:val="28"/>
          <w:szCs w:val="28"/>
          <w:lang w:val="kk-KZ"/>
        </w:rPr>
        <w:t xml:space="preserve"> </w:t>
      </w:r>
      <w:r w:rsidR="00EA40D2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lang w:val="kk-KZ"/>
        </w:rPr>
        <w:t>қпараттық</w:t>
      </w:r>
      <w:r w:rsidR="00EA40D2">
        <w:rPr>
          <w:rFonts w:ascii="Times New Roman" w:hAnsi="Times New Roman"/>
          <w:sz w:val="28"/>
          <w:lang w:val="kk-KZ"/>
        </w:rPr>
        <w:t xml:space="preserve"> үдерістер</w:t>
      </w:r>
      <w:r w:rsidR="008B36A1">
        <w:rPr>
          <w:rFonts w:ascii="Times New Roman" w:hAnsi="Times New Roman"/>
          <w:sz w:val="28"/>
          <w:lang w:val="kk-KZ"/>
        </w:rPr>
        <w:t>:</w:t>
      </w:r>
      <w:r w:rsidR="008B36A1" w:rsidRPr="008B36A1">
        <w:rPr>
          <w:rStyle w:val="af9"/>
          <w:rFonts w:ascii="Times New Roman" w:hAnsi="Times New Roman"/>
          <w:sz w:val="28"/>
          <w:szCs w:val="28"/>
          <w:lang w:val="kk-KZ"/>
        </w:rPr>
        <w:t xml:space="preserve"> </w:t>
      </w:r>
      <w:r w:rsidR="008B36A1" w:rsidRPr="00BE449C">
        <w:rPr>
          <w:rStyle w:val="af9"/>
          <w:rFonts w:ascii="Times New Roman" w:hAnsi="Times New Roman"/>
          <w:sz w:val="28"/>
          <w:szCs w:val="28"/>
          <w:lang w:val="kk-KZ"/>
        </w:rPr>
        <w:t>ақпарат туралы түсінік, оны өңде</w:t>
      </w:r>
      <w:r w:rsidR="008B36A1">
        <w:rPr>
          <w:rStyle w:val="af9"/>
          <w:rFonts w:ascii="Times New Roman" w:hAnsi="Times New Roman"/>
          <w:sz w:val="28"/>
          <w:szCs w:val="28"/>
          <w:lang w:val="kk-KZ"/>
        </w:rPr>
        <w:t xml:space="preserve">у мен алудың тәсілдері. </w:t>
      </w:r>
      <w:r w:rsidR="00864602" w:rsidRPr="00BE449C">
        <w:rPr>
          <w:rStyle w:val="af9"/>
          <w:rFonts w:ascii="Times New Roman" w:hAnsi="Times New Roman"/>
          <w:sz w:val="28"/>
          <w:szCs w:val="28"/>
          <w:lang w:val="kk-KZ"/>
        </w:rPr>
        <w:t xml:space="preserve">Заманауи әлемдегі ақпарат түрлері. </w:t>
      </w:r>
      <w:r w:rsidR="00864602">
        <w:rPr>
          <w:rFonts w:ascii="Times New Roman" w:hAnsi="Times New Roman"/>
          <w:sz w:val="28"/>
          <w:lang w:val="kk-KZ"/>
        </w:rPr>
        <w:t>Ақпаратты</w:t>
      </w:r>
      <w:r w:rsidR="00864602" w:rsidRPr="00FA7E5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іздестіру.</w:t>
      </w:r>
      <w:r w:rsidR="00864602" w:rsidRPr="00864602">
        <w:rPr>
          <w:rStyle w:val="af9"/>
          <w:rFonts w:ascii="Times New Roman" w:hAnsi="Times New Roman"/>
          <w:sz w:val="28"/>
          <w:szCs w:val="28"/>
          <w:lang w:val="kk-KZ"/>
        </w:rPr>
        <w:t xml:space="preserve"> </w:t>
      </w:r>
      <w:r w:rsidR="00864602" w:rsidRPr="00BE449C">
        <w:rPr>
          <w:rStyle w:val="af9"/>
          <w:rFonts w:ascii="Times New Roman" w:hAnsi="Times New Roman"/>
          <w:sz w:val="28"/>
          <w:szCs w:val="28"/>
          <w:lang w:val="kk-KZ"/>
        </w:rPr>
        <w:t>Ақпаратты</w:t>
      </w:r>
      <w:r w:rsidR="000A28DE">
        <w:rPr>
          <w:rStyle w:val="af9"/>
          <w:rFonts w:ascii="Times New Roman" w:hAnsi="Times New Roman"/>
          <w:sz w:val="28"/>
          <w:szCs w:val="28"/>
          <w:lang w:val="kk-KZ"/>
        </w:rPr>
        <w:t>қ</w:t>
      </w:r>
      <w:r w:rsidR="00864602" w:rsidRPr="00BE449C">
        <w:rPr>
          <w:rStyle w:val="af9"/>
          <w:rFonts w:ascii="Times New Roman" w:hAnsi="Times New Roman"/>
          <w:sz w:val="28"/>
          <w:szCs w:val="28"/>
          <w:lang w:val="kk-KZ"/>
        </w:rPr>
        <w:t xml:space="preserve"> </w:t>
      </w:r>
      <w:r w:rsidR="00864602" w:rsidRPr="00476348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объект</w:t>
      </w:r>
      <w:r w:rsid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ілерді құрып, жаңарту: </w:t>
      </w:r>
      <w:r w:rsidR="00864602" w:rsidRP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Microsoft</w:t>
      </w:r>
      <w:r w:rsidR="00864602" w:rsidRPr="009D189F">
        <w:rPr>
          <w:rFonts w:ascii="Times New Roman" w:hAnsi="Times New Roman"/>
          <w:sz w:val="28"/>
          <w:szCs w:val="28"/>
          <w:lang w:val="kk-KZ"/>
        </w:rPr>
        <w:t xml:space="preserve"> Windows</w:t>
      </w:r>
      <w:r w:rsidR="00864602"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(майкрасофт виндоус) </w:t>
      </w:r>
      <w:r w:rsidR="00864602">
        <w:rPr>
          <w:rFonts w:ascii="Times New Roman" w:hAnsi="Times New Roman"/>
          <w:sz w:val="28"/>
          <w:szCs w:val="28"/>
          <w:lang w:val="kk-KZ"/>
        </w:rPr>
        <w:t xml:space="preserve">терезе </w:t>
      </w:r>
      <w:r w:rsidR="00864602" w:rsidRP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элемент</w:t>
      </w:r>
      <w:r w:rsid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терін</w:t>
      </w:r>
      <w:r w:rsidR="00864602"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64602">
        <w:rPr>
          <w:rFonts w:ascii="Times New Roman" w:hAnsi="Times New Roman"/>
          <w:sz w:val="28"/>
          <w:szCs w:val="28"/>
          <w:lang w:val="kk-KZ"/>
        </w:rPr>
        <w:t>қолдану</w:t>
      </w:r>
      <w:r w:rsidR="00864602" w:rsidRPr="009D189F">
        <w:rPr>
          <w:rFonts w:ascii="Times New Roman" w:hAnsi="Times New Roman"/>
          <w:sz w:val="28"/>
          <w:szCs w:val="28"/>
          <w:lang w:val="kk-KZ"/>
        </w:rPr>
        <w:t>:</w:t>
      </w:r>
      <w:r w:rsidR="00864602"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64602">
        <w:rPr>
          <w:rFonts w:ascii="Times New Roman" w:hAnsi="Times New Roman"/>
          <w:sz w:val="28"/>
          <w:szCs w:val="28"/>
          <w:lang w:val="kk-KZ"/>
        </w:rPr>
        <w:t xml:space="preserve">тақырыпша, құралдар </w:t>
      </w:r>
      <w:r w:rsidR="00864602" w:rsidRP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панел</w:t>
      </w:r>
      <w:r w:rsid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і </w:t>
      </w:r>
      <w:r w:rsidR="00864602" w:rsidRP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(стандарт</w:t>
      </w:r>
      <w:r w:rsid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ты</w:t>
      </w:r>
      <w:r w:rsidR="00864602" w:rsidRP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),</w:t>
      </w:r>
      <w:r w:rsid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4602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жұмыс алаңы, ай</w:t>
      </w:r>
      <w:r w:rsid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налдыру жолағы,</w:t>
      </w:r>
      <w:r w:rsidR="00864602">
        <w:rPr>
          <w:rStyle w:val="af9"/>
          <w:rFonts w:ascii="Times New Roman" w:hAnsi="Times New Roman"/>
          <w:sz w:val="28"/>
          <w:szCs w:val="28"/>
          <w:lang w:val="kk-KZ"/>
        </w:rPr>
        <w:t xml:space="preserve"> қ</w:t>
      </w:r>
      <w:r w:rsid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алқымалы сыбыр;</w:t>
      </w:r>
      <w:r w:rsidR="00F218A4" w:rsidRPr="00F218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218A4">
        <w:rPr>
          <w:rFonts w:ascii="Times New Roman" w:hAnsi="Times New Roman"/>
          <w:sz w:val="28"/>
          <w:szCs w:val="28"/>
          <w:lang w:val="kk-KZ"/>
        </w:rPr>
        <w:t>«Пуск» ба</w:t>
      </w:r>
      <w:r w:rsidR="000A28DE">
        <w:rPr>
          <w:rFonts w:ascii="Times New Roman" w:hAnsi="Times New Roman"/>
          <w:sz w:val="28"/>
          <w:szCs w:val="28"/>
          <w:lang w:val="kk-KZ"/>
        </w:rPr>
        <w:t>с</w:t>
      </w:r>
      <w:r w:rsidR="00F218A4">
        <w:rPr>
          <w:rFonts w:ascii="Times New Roman" w:hAnsi="Times New Roman"/>
          <w:sz w:val="28"/>
          <w:szCs w:val="28"/>
          <w:lang w:val="kk-KZ"/>
        </w:rPr>
        <w:t xml:space="preserve">тырмасын қолдану; 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мәтінмен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негізгі операциялар</w:t>
      </w:r>
      <w:r w:rsidR="00F218A4" w:rsidRPr="00BE449C">
        <w:rPr>
          <w:rFonts w:ascii="Times New Roman" w:hAnsi="Times New Roman"/>
          <w:sz w:val="28"/>
          <w:szCs w:val="28"/>
          <w:lang w:val="kk-KZ"/>
        </w:rPr>
        <w:t xml:space="preserve">: мәтінді теру ережелері 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(бас әріп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,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тыныс белгілері, қызыл жол, белгіні өшіру,</w:t>
      </w:r>
      <w:r w:rsidR="00F218A4" w:rsidRP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A28DE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меңзердің көмегімен сол (оң) жақтағы белгіні өшіру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)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 п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анел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ь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құралдарында «сақтау» белгісінің көмегімен құжатты сақтау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F218A4" w:rsidRP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п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анел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ь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құралдарында «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болдырм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ау» белгісінің көмегімен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әрекеттерді болдырмау;</w:t>
      </w:r>
      <w:r w:rsidR="00F218A4" w:rsidRPr="00F218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218A4">
        <w:rPr>
          <w:rFonts w:ascii="Times New Roman" w:hAnsi="Times New Roman"/>
          <w:sz w:val="28"/>
          <w:szCs w:val="28"/>
          <w:lang w:val="kk-KZ"/>
        </w:rPr>
        <w:t>құжатты редакциялау</w:t>
      </w:r>
      <w:r w:rsidR="00F218A4" w:rsidRPr="00EF27AC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F218A4" w:rsidRPr="00BE449C">
        <w:rPr>
          <w:rFonts w:ascii="Times New Roman" w:hAnsi="Times New Roman"/>
          <w:sz w:val="28"/>
          <w:szCs w:val="28"/>
          <w:lang w:val="kk-KZ"/>
        </w:rPr>
        <w:t>құжатты ашу, құжат көлемі</w:t>
      </w:r>
      <w:r w:rsidR="00F218A4" w:rsidRP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F218A4"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«тышқан» манипуляторы, пернетақта, айналдыру жолағы</w:t>
      </w:r>
      <w:r w:rsidR="000A28DE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ның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көмегімен мәтінде орын ауыстыру</w:t>
      </w:r>
      <w:r w:rsidR="00F218A4" w:rsidRP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жаңа папкалар мен </w:t>
      </w:r>
      <w:r w:rsidR="00F218A4" w:rsidRP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файл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дарды құру</w:t>
      </w:r>
      <w:r w:rsidR="00F218A4" w:rsidRP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 файл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дар мен</w:t>
      </w:r>
      <w:r w:rsidR="00F218A4" w:rsidRP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папк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аларды алмастыру; </w:t>
      </w:r>
      <w:r w:rsidR="00F218A4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«Жетекші» бағдарламасының көмегімен «менің құжаттарым» папкасын ашу</w:t>
      </w:r>
      <w:r w:rsidR="00D54B1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,</w:t>
      </w:r>
      <w:r w:rsidR="00D54B10" w:rsidRPr="00D54B1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4B10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папкала</w:t>
      </w:r>
      <w:r w:rsidR="00D54B1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р мен файлдарды сақтау;</w:t>
      </w:r>
      <w:r w:rsidR="00F3503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4B10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құжатты теру</w:t>
      </w:r>
      <w:r w:rsidR="00D54B10">
        <w:rPr>
          <w:rFonts w:ascii="Times New Roman" w:hAnsi="Times New Roman"/>
          <w:sz w:val="28"/>
          <w:szCs w:val="28"/>
          <w:lang w:val="kk-KZ"/>
        </w:rPr>
        <w:t>,</w:t>
      </w:r>
      <w:r w:rsidR="000A28D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54B10">
        <w:rPr>
          <w:rFonts w:ascii="Times New Roman" w:hAnsi="Times New Roman"/>
          <w:sz w:val="28"/>
          <w:szCs w:val="28"/>
          <w:lang w:val="kk-KZ"/>
        </w:rPr>
        <w:t>мәтінде тыныс белгілерін қою</w:t>
      </w:r>
      <w:r w:rsid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D54B1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мәтінді редакциялау және форматтау; құжатты сақтау; құжатты басып шығару: </w:t>
      </w:r>
      <w:r w:rsidR="00D54B10" w:rsidRPr="00BE449C">
        <w:rPr>
          <w:rFonts w:ascii="Times New Roman" w:hAnsi="Times New Roman"/>
          <w:sz w:val="28"/>
          <w:szCs w:val="28"/>
          <w:lang w:val="kk-KZ"/>
        </w:rPr>
        <w:t>принтерді қосу мен сөндіру реттілігі</w:t>
      </w:r>
      <w:r w:rsidR="00D54B10" w:rsidRPr="00D54B1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D54B10">
        <w:rPr>
          <w:rFonts w:ascii="Times New Roman" w:hAnsi="Times New Roman"/>
          <w:sz w:val="28"/>
          <w:szCs w:val="28"/>
          <w:lang w:val="kk-KZ"/>
        </w:rPr>
        <w:t xml:space="preserve"> п</w:t>
      </w:r>
      <w:r w:rsidR="00D54B10" w:rsidRPr="00BE449C">
        <w:rPr>
          <w:rFonts w:ascii="Times New Roman" w:hAnsi="Times New Roman"/>
          <w:sz w:val="28"/>
          <w:szCs w:val="28"/>
          <w:lang w:val="kk-KZ"/>
        </w:rPr>
        <w:t>ринтерде қағазды қондыру</w:t>
      </w:r>
      <w:r w:rsidR="00D54B10" w:rsidRPr="00D54B1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="00D54B10" w:rsidRPr="00BE449C">
        <w:rPr>
          <w:rFonts w:ascii="Times New Roman" w:hAnsi="Times New Roman"/>
          <w:sz w:val="28"/>
          <w:szCs w:val="28"/>
          <w:lang w:val="kk-KZ"/>
        </w:rPr>
        <w:t xml:space="preserve"> «басу» пә</w:t>
      </w:r>
      <w:r w:rsidR="006E7072">
        <w:rPr>
          <w:rFonts w:ascii="Times New Roman" w:hAnsi="Times New Roman"/>
          <w:sz w:val="28"/>
          <w:szCs w:val="28"/>
          <w:lang w:val="kk-KZ"/>
        </w:rPr>
        <w:t>рменінің көмегімен құжатты теру;</w:t>
      </w:r>
      <w:r w:rsidR="00D54B10"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A28DE" w:rsidRPr="000A28DE" w:rsidRDefault="00D54B10" w:rsidP="00C72EF7">
      <w:pPr>
        <w:pStyle w:val="af7"/>
        <w:ind w:firstLine="708"/>
        <w:jc w:val="both"/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</w:pPr>
      <w:r w:rsidRPr="00F653AF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EA40D2">
        <w:rPr>
          <w:rFonts w:ascii="Times New Roman" w:hAnsi="Times New Roman"/>
          <w:sz w:val="28"/>
          <w:lang w:val="kk-KZ"/>
        </w:rPr>
        <w:t>к</w:t>
      </w:r>
      <w:r w:rsidR="00EA40D2">
        <w:rPr>
          <w:rFonts w:ascii="Times New Roman" w:hAnsi="Times New Roman"/>
          <w:sz w:val="28"/>
          <w:szCs w:val="28"/>
          <w:lang w:val="kk-KZ"/>
        </w:rPr>
        <w:t>омпьютерлік жүйелер</w:t>
      </w:r>
      <w:r w:rsidR="000A28D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A28DE" w:rsidRPr="002D5257">
        <w:rPr>
          <w:lang w:val="kk-KZ"/>
        </w:rPr>
        <w:t>–</w:t>
      </w:r>
      <w:r w:rsidR="000A28D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A28DE" w:rsidRPr="006403D6">
        <w:rPr>
          <w:rFonts w:ascii="Times New Roman" w:hAnsi="Times New Roman"/>
          <w:sz w:val="28"/>
          <w:szCs w:val="28"/>
          <w:lang w:val="kk-KZ"/>
        </w:rPr>
        <w:t>компьютер</w:t>
      </w:r>
      <w:r w:rsidR="000A28DE">
        <w:rPr>
          <w:rFonts w:ascii="Times New Roman" w:hAnsi="Times New Roman"/>
          <w:sz w:val="28"/>
          <w:szCs w:val="28"/>
          <w:lang w:val="kk-KZ"/>
        </w:rPr>
        <w:t>дің құрылымы</w:t>
      </w:r>
      <w:r w:rsidR="000A28DE" w:rsidRPr="006403D6">
        <w:rPr>
          <w:rFonts w:ascii="Times New Roman" w:hAnsi="Times New Roman"/>
          <w:sz w:val="28"/>
          <w:szCs w:val="28"/>
          <w:lang w:val="kk-KZ"/>
        </w:rPr>
        <w:t>:</w:t>
      </w:r>
      <w:r w:rsidR="000A28DE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A28DE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компьютер</w:t>
      </w:r>
      <w:r w:rsidR="000A28DE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дің негізгі құрылғыларының</w:t>
      </w:r>
      <w:r w:rsidR="00F3503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A28DE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қызметі; </w:t>
      </w:r>
      <w:r w:rsidR="000A28DE" w:rsidRPr="00820BB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Microsoft Word</w:t>
      </w:r>
      <w:r w:rsidR="000A28DE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(майкрасофт виндоус) </w:t>
      </w:r>
      <w:r w:rsidR="000A28DE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бағдарламасын қосу тәртібі; </w:t>
      </w:r>
      <w:r w:rsidR="000A28DE" w:rsidRPr="00820BB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Microsoft Word</w:t>
      </w:r>
      <w:r w:rsidR="000A28DE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(майкрасофт виндоус) </w:t>
      </w:r>
      <w:r w:rsidR="000A28DE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бағдарламасының элементтері: тақырыпша, </w:t>
      </w:r>
      <w:r w:rsidR="00F653AF">
        <w:rPr>
          <w:rFonts w:ascii="Times New Roman" w:hAnsi="Times New Roman"/>
          <w:sz w:val="28"/>
          <w:szCs w:val="28"/>
          <w:lang w:val="kk-KZ"/>
        </w:rPr>
        <w:t xml:space="preserve">құралдар </w:t>
      </w:r>
      <w:r w:rsidR="00F653AF" w:rsidRP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панел</w:t>
      </w:r>
      <w:r w:rsidR="00F653A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і </w:t>
      </w:r>
      <w:r w:rsidR="00F653AF" w:rsidRP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(стандарт</w:t>
      </w:r>
      <w:r w:rsidR="00F653A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ты</w:t>
      </w:r>
      <w:r w:rsidR="00F653AF" w:rsidRP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),</w:t>
      </w:r>
      <w:r w:rsidR="00F653A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53AF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жұмыс алаңы, ай</w:t>
      </w:r>
      <w:r w:rsidR="00F653A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налдыру жолағы,</w:t>
      </w:r>
      <w:r w:rsidR="00F653AF">
        <w:rPr>
          <w:rStyle w:val="af9"/>
          <w:rFonts w:ascii="Times New Roman" w:hAnsi="Times New Roman"/>
          <w:sz w:val="28"/>
          <w:szCs w:val="28"/>
          <w:lang w:val="kk-KZ"/>
        </w:rPr>
        <w:t xml:space="preserve"> қ</w:t>
      </w:r>
      <w:r w:rsidR="00F653A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алқымалы сыбыр;</w:t>
      </w:r>
      <w:r w:rsidR="00F653AF" w:rsidRPr="00F653AF">
        <w:rPr>
          <w:rFonts w:ascii="Times New Roman" w:hAnsi="Times New Roman"/>
          <w:sz w:val="28"/>
          <w:szCs w:val="28"/>
          <w:lang w:val="kk-KZ"/>
        </w:rPr>
        <w:t xml:space="preserve"> Windows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 (виндоус)</w:t>
      </w:r>
      <w:r w:rsidR="00F653AF">
        <w:rPr>
          <w:rFonts w:ascii="Times New Roman" w:hAnsi="Times New Roman"/>
          <w:sz w:val="28"/>
          <w:szCs w:val="28"/>
          <w:lang w:val="kk-KZ"/>
        </w:rPr>
        <w:t>-тағы файлдық құрылым</w:t>
      </w:r>
      <w:r w:rsidR="00F653AF" w:rsidRPr="00F653AF">
        <w:rPr>
          <w:rFonts w:ascii="Times New Roman" w:hAnsi="Times New Roman"/>
          <w:sz w:val="28"/>
          <w:szCs w:val="28"/>
          <w:lang w:val="kk-KZ"/>
        </w:rPr>
        <w:t>;</w:t>
      </w:r>
      <w:r w:rsidR="00F653AF" w:rsidRPr="00F653A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53AF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«Жетекші» бағдарламасының</w:t>
      </w:r>
      <w:r w:rsidR="00F653A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мағынасы: </w:t>
      </w:r>
      <w:r w:rsidR="00F653AF" w:rsidRP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файл</w:t>
      </w:r>
      <w:r w:rsidR="00F653A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дар мен</w:t>
      </w:r>
      <w:r w:rsidR="00F653AF" w:rsidRP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папк</w:t>
      </w:r>
      <w:r w:rsidR="00F653A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алар, </w:t>
      </w:r>
      <w:r w:rsidR="00F653AF" w:rsidRPr="00F218A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папк</w:t>
      </w:r>
      <w:r w:rsidR="00F653A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алардың аттары;</w:t>
      </w:r>
      <w:r w:rsidR="00F653AF" w:rsidRPr="00F653A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компьютер</w:t>
      </w:r>
      <w:r w:rsidR="00F653A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дің ішкі және сыртқы жады; принтерді қосу және өшіру тәртібі;</w:t>
      </w:r>
    </w:p>
    <w:p w:rsidR="0077793B" w:rsidRDefault="00D54B10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</w:pPr>
      <w:r w:rsidRPr="0077793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EA40D2">
        <w:rPr>
          <w:rFonts w:ascii="Times New Roman" w:hAnsi="Times New Roman"/>
          <w:sz w:val="28"/>
          <w:lang w:val="kk-KZ"/>
        </w:rPr>
        <w:t>денсаулық пен қауіпсіздік</w:t>
      </w:r>
      <w:r w:rsidR="0077793B">
        <w:rPr>
          <w:rFonts w:ascii="Times New Roman" w:hAnsi="Times New Roman"/>
          <w:sz w:val="28"/>
          <w:lang w:val="kk-KZ"/>
        </w:rPr>
        <w:t>:</w:t>
      </w:r>
      <w:r w:rsidR="0077793B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7793B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дербес компьютермен</w:t>
      </w:r>
      <w:r w:rsidR="0077793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жұмыс жасауда қауіпсіздік </w:t>
      </w:r>
      <w:r w:rsidR="0077793B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т</w:t>
      </w:r>
      <w:r w:rsidR="0077793B" w:rsidRPr="006403D6">
        <w:rPr>
          <w:rFonts w:ascii="Times New Roman" w:hAnsi="Times New Roman"/>
          <w:sz w:val="28"/>
          <w:szCs w:val="28"/>
          <w:lang w:val="kk-KZ"/>
        </w:rPr>
        <w:t xml:space="preserve">ехникасы. </w:t>
      </w:r>
      <w:r w:rsidR="0077793B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Компьютерлік сыныпта болу</w:t>
      </w:r>
      <w:r w:rsidR="0077793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дың</w:t>
      </w:r>
      <w:r w:rsidR="0077793B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тәртіп ережелері.</w:t>
      </w:r>
      <w:r w:rsidR="00F3503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7793B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Компьютер</w:t>
      </w:r>
      <w:r w:rsidR="0077793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</w:t>
      </w:r>
      <w:r w:rsidR="0077793B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е</w:t>
      </w:r>
      <w:r w:rsidR="0077793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жұмыс жасау кезіндегі г</w:t>
      </w:r>
      <w:r w:rsidR="0077793B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игиен</w:t>
      </w:r>
      <w:r w:rsidR="0077793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алық талаптар.</w:t>
      </w:r>
      <w:r w:rsidR="0077793B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7793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Көру қабілетін сақтау және көзге жүктемені азайту амалдары. </w:t>
      </w:r>
    </w:p>
    <w:p w:rsidR="00720952" w:rsidRPr="00BE449C" w:rsidRDefault="006E7072" w:rsidP="00C72EF7">
      <w:pPr>
        <w:pStyle w:val="af7"/>
        <w:ind w:firstLine="708"/>
        <w:jc w:val="both"/>
        <w:rPr>
          <w:rStyle w:val="af9"/>
          <w:rFonts w:ascii="Times New Roman" w:hAnsi="Times New Roman"/>
          <w:sz w:val="28"/>
          <w:szCs w:val="28"/>
          <w:lang w:val="kk-KZ"/>
        </w:rPr>
      </w:pPr>
      <w:r>
        <w:rPr>
          <w:rStyle w:val="af9"/>
          <w:rFonts w:ascii="Times New Roman" w:hAnsi="Times New Roman"/>
          <w:sz w:val="28"/>
          <w:szCs w:val="28"/>
          <w:lang w:val="kk-KZ"/>
        </w:rPr>
        <w:t>25</w:t>
      </w:r>
      <w:r w:rsidR="00D54B10">
        <w:rPr>
          <w:rStyle w:val="af9"/>
          <w:rFonts w:ascii="Times New Roman" w:hAnsi="Times New Roman"/>
          <w:sz w:val="28"/>
          <w:szCs w:val="28"/>
          <w:lang w:val="kk-KZ"/>
        </w:rPr>
        <w:t xml:space="preserve">. </w:t>
      </w:r>
      <w:r w:rsidR="0077793B">
        <w:rPr>
          <w:rStyle w:val="af9"/>
          <w:rFonts w:ascii="Times New Roman" w:hAnsi="Times New Roman"/>
          <w:sz w:val="28"/>
          <w:szCs w:val="28"/>
          <w:lang w:val="kk-KZ"/>
        </w:rPr>
        <w:t>10</w:t>
      </w:r>
      <w:r w:rsidR="00811E55">
        <w:rPr>
          <w:rStyle w:val="af9"/>
          <w:rFonts w:ascii="Times New Roman" w:hAnsi="Times New Roman"/>
          <w:sz w:val="28"/>
          <w:szCs w:val="28"/>
          <w:lang w:val="kk-KZ"/>
        </w:rPr>
        <w:t>-</w:t>
      </w:r>
      <w:r w:rsidR="00A650DA" w:rsidRPr="00BE449C">
        <w:rPr>
          <w:rStyle w:val="af9"/>
          <w:rFonts w:ascii="Times New Roman" w:hAnsi="Times New Roman"/>
          <w:sz w:val="28"/>
          <w:szCs w:val="28"/>
          <w:lang w:val="kk-KZ"/>
        </w:rPr>
        <w:t xml:space="preserve">сыныпқа арналған «Информатика» оқу пәнінің </w:t>
      </w:r>
      <w:r>
        <w:rPr>
          <w:rStyle w:val="af9"/>
          <w:rFonts w:ascii="Times New Roman" w:hAnsi="Times New Roman"/>
          <w:sz w:val="28"/>
          <w:szCs w:val="28"/>
          <w:lang w:val="kk-KZ"/>
        </w:rPr>
        <w:t>базалық</w:t>
      </w:r>
      <w:r w:rsidR="00A650DA" w:rsidRPr="00BE449C">
        <w:rPr>
          <w:rStyle w:val="af9"/>
          <w:rFonts w:ascii="Times New Roman" w:hAnsi="Times New Roman"/>
          <w:sz w:val="28"/>
          <w:szCs w:val="28"/>
          <w:lang w:val="kk-KZ"/>
        </w:rPr>
        <w:t xml:space="preserve"> мазм</w:t>
      </w:r>
      <w:r>
        <w:rPr>
          <w:rStyle w:val="af9"/>
          <w:rFonts w:ascii="Times New Roman" w:hAnsi="Times New Roman"/>
          <w:sz w:val="28"/>
          <w:szCs w:val="28"/>
          <w:lang w:val="kk-KZ"/>
        </w:rPr>
        <w:t>ұны:</w:t>
      </w:r>
    </w:p>
    <w:p w:rsidR="0077793B" w:rsidRDefault="0077793B" w:rsidP="00C72EF7">
      <w:pPr>
        <w:pStyle w:val="af7"/>
        <w:ind w:firstLine="708"/>
        <w:jc w:val="both"/>
        <w:rPr>
          <w:rStyle w:val="BookmanOldStyle"/>
          <w:rFonts w:ascii="Times New Roman" w:eastAsia="Bookman Old Style" w:hAnsi="Times New Roman" w:cs="Bookman Old Style"/>
          <w:sz w:val="28"/>
          <w:szCs w:val="28"/>
          <w:lang w:val="kk-KZ"/>
        </w:rPr>
      </w:pPr>
      <w:r>
        <w:rPr>
          <w:rStyle w:val="af9"/>
          <w:rFonts w:ascii="Times New Roman" w:hAnsi="Times New Roman"/>
          <w:sz w:val="28"/>
          <w:szCs w:val="28"/>
          <w:lang w:val="kk-KZ"/>
        </w:rPr>
        <w:t xml:space="preserve">1) </w:t>
      </w:r>
      <w:r w:rsidR="00EA40D2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lang w:val="kk-KZ"/>
        </w:rPr>
        <w:t>қпараттық</w:t>
      </w:r>
      <w:r w:rsidRPr="00E806DB">
        <w:rPr>
          <w:rFonts w:ascii="Times New Roman" w:hAnsi="Times New Roman"/>
          <w:sz w:val="28"/>
          <w:lang w:val="kk-KZ"/>
        </w:rPr>
        <w:t xml:space="preserve"> үдерістер</w:t>
      </w:r>
      <w:r w:rsidRPr="008B36A1">
        <w:rPr>
          <w:rStyle w:val="af9"/>
          <w:rFonts w:ascii="Times New Roman" w:hAnsi="Times New Roman"/>
          <w:sz w:val="28"/>
          <w:szCs w:val="28"/>
          <w:lang w:val="kk-KZ"/>
        </w:rPr>
        <w:t xml:space="preserve"> </w:t>
      </w:r>
      <w:r w:rsidRPr="0077793B">
        <w:rPr>
          <w:lang w:val="kk-KZ"/>
        </w:rPr>
        <w:t>–</w:t>
      </w:r>
      <w:r>
        <w:rPr>
          <w:rStyle w:val="af9"/>
          <w:rFonts w:ascii="Times New Roman" w:hAnsi="Times New Roman"/>
          <w:sz w:val="28"/>
          <w:szCs w:val="28"/>
          <w:lang w:val="kk-KZ"/>
        </w:rPr>
        <w:t xml:space="preserve"> а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>қпаратты</w:t>
      </w:r>
      <w:r>
        <w:rPr>
          <w:rStyle w:val="af9"/>
          <w:rFonts w:ascii="Times New Roman" w:hAnsi="Times New Roman"/>
          <w:sz w:val="28"/>
          <w:szCs w:val="28"/>
          <w:lang w:val="kk-KZ"/>
        </w:rPr>
        <w:t>қ</w:t>
      </w:r>
      <w:r w:rsidRPr="00BE449C">
        <w:rPr>
          <w:rStyle w:val="af9"/>
          <w:rFonts w:ascii="Times New Roman" w:hAnsi="Times New Roman"/>
          <w:sz w:val="28"/>
          <w:szCs w:val="28"/>
          <w:lang w:val="kk-KZ"/>
        </w:rPr>
        <w:t xml:space="preserve"> </w:t>
      </w:r>
      <w:r w:rsidRPr="00476348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объект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ілерді құрып, жаңарту: </w:t>
      </w:r>
      <w:r w:rsidRP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Microsoft</w:t>
      </w:r>
      <w:r w:rsidRPr="009D189F">
        <w:rPr>
          <w:rFonts w:ascii="Times New Roman" w:hAnsi="Times New Roman"/>
          <w:sz w:val="28"/>
          <w:szCs w:val="28"/>
          <w:lang w:val="kk-KZ"/>
        </w:rPr>
        <w:t xml:space="preserve"> Windows</w:t>
      </w:r>
      <w:r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(майкрасофт виндоус) </w:t>
      </w:r>
      <w:r w:rsidR="004B0DF0">
        <w:rPr>
          <w:rFonts w:ascii="Times New Roman" w:hAnsi="Times New Roman"/>
          <w:sz w:val="28"/>
          <w:szCs w:val="28"/>
          <w:lang w:val="kk-KZ"/>
        </w:rPr>
        <w:t xml:space="preserve">бағдарламасын </w:t>
      </w:r>
      <w:r>
        <w:rPr>
          <w:rFonts w:ascii="Times New Roman" w:hAnsi="Times New Roman"/>
          <w:sz w:val="28"/>
          <w:szCs w:val="28"/>
          <w:lang w:val="kk-KZ"/>
        </w:rPr>
        <w:t>қолдану</w:t>
      </w:r>
      <w:r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B0DF0">
        <w:rPr>
          <w:rFonts w:ascii="Times New Roman" w:hAnsi="Times New Roman"/>
          <w:sz w:val="28"/>
          <w:szCs w:val="28"/>
          <w:lang w:val="kk-KZ"/>
        </w:rPr>
        <w:t>(</w:t>
      </w:r>
      <w:r>
        <w:rPr>
          <w:rFonts w:ascii="Times New Roman" w:hAnsi="Times New Roman"/>
          <w:sz w:val="28"/>
          <w:szCs w:val="28"/>
          <w:lang w:val="kk-KZ"/>
        </w:rPr>
        <w:t xml:space="preserve">тақырыпша, құралдар </w:t>
      </w:r>
      <w:r w:rsidRP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панел</w:t>
      </w:r>
      <w:r w:rsidR="004B0DF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і</w:t>
      </w:r>
      <w:r w:rsidRPr="00864602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жұмыс алаңы, ай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налдыру жолағы</w:t>
      </w:r>
      <w:r w:rsidR="004B0DF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r w:rsidRPr="00F218A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«Пуск» бастырмасын қолдану</w:t>
      </w:r>
      <w:r w:rsidR="004B0DF0">
        <w:rPr>
          <w:rFonts w:ascii="Times New Roman" w:hAnsi="Times New Roman"/>
          <w:sz w:val="28"/>
          <w:szCs w:val="28"/>
          <w:lang w:val="kk-KZ"/>
        </w:rPr>
        <w:t>, «Пуск» бастырмасынан бағдарламаларды қосу</w:t>
      </w:r>
      <w:r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4B0DF0" w:rsidRP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Windows</w:t>
      </w:r>
      <w:r w:rsid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(виндоус) </w:t>
      </w:r>
      <w:r w:rsid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терезесінің негізгі </w:t>
      </w:r>
      <w:r w:rsidR="004B0DF0" w:rsidRP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элемент</w:t>
      </w:r>
      <w:r w:rsid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тері; терезені ашып, орына келтіру, жинақтау және жабу, терезенің мөлшерін өзгерту және айналдыру; </w:t>
      </w:r>
      <w:r w:rsidR="004B0DF0" w:rsidRPr="004B0DF0">
        <w:rPr>
          <w:rFonts w:ascii="Times New Roman" w:hAnsi="Times New Roman"/>
          <w:sz w:val="28"/>
          <w:szCs w:val="28"/>
          <w:lang w:val="kk-KZ"/>
        </w:rPr>
        <w:t>Microsoft Word</w:t>
      </w:r>
      <w:r w:rsidR="004B0DF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(майкрасофт виндоус) </w:t>
      </w:r>
      <w:r w:rsidR="004B0DF0">
        <w:rPr>
          <w:rFonts w:ascii="Times New Roman" w:hAnsi="Times New Roman"/>
          <w:sz w:val="28"/>
          <w:szCs w:val="28"/>
          <w:lang w:val="kk-KZ"/>
        </w:rPr>
        <w:t xml:space="preserve">мәтін </w:t>
      </w:r>
      <w:r w:rsidR="004B0DF0" w:rsidRPr="004B0DF0">
        <w:rPr>
          <w:rFonts w:ascii="Times New Roman" w:hAnsi="Times New Roman"/>
          <w:sz w:val="28"/>
          <w:szCs w:val="28"/>
          <w:lang w:val="kk-KZ"/>
        </w:rPr>
        <w:t>процессор</w:t>
      </w:r>
      <w:r w:rsidR="004B0DF0">
        <w:rPr>
          <w:rFonts w:ascii="Times New Roman" w:hAnsi="Times New Roman"/>
          <w:sz w:val="28"/>
          <w:szCs w:val="28"/>
          <w:lang w:val="kk-KZ"/>
        </w:rPr>
        <w:t>ы</w:t>
      </w:r>
      <w:r w:rsidR="004B0DF0" w:rsidRPr="004B0DF0">
        <w:rPr>
          <w:rFonts w:ascii="Times New Roman" w:hAnsi="Times New Roman"/>
          <w:sz w:val="28"/>
          <w:szCs w:val="28"/>
          <w:lang w:val="kk-KZ"/>
        </w:rPr>
        <w:t>:</w:t>
      </w:r>
      <w:r w:rsidR="004B0DF0">
        <w:rPr>
          <w:rFonts w:ascii="Times New Roman" w:hAnsi="Times New Roman"/>
          <w:sz w:val="28"/>
          <w:szCs w:val="28"/>
          <w:lang w:val="kk-KZ"/>
        </w:rPr>
        <w:t xml:space="preserve"> құралдар </w:t>
      </w:r>
      <w:r w:rsidR="004B0DF0" w:rsidRP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панел</w:t>
      </w:r>
      <w:r w:rsid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і (стандартты</w:t>
      </w:r>
      <w:r w:rsidR="004B0DF0" w:rsidRP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, формат</w:t>
      </w:r>
      <w:r w:rsid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тау</w:t>
      </w:r>
      <w:r w:rsidR="004B0DF0" w:rsidRP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),</w:t>
      </w:r>
      <w:r w:rsid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бет </w:t>
      </w:r>
      <w:r w:rsidR="004B0DF0" w:rsidRP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параметр</w:t>
      </w:r>
      <w:r w:rsid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лері (азат жол, қағаз өлшемі, беттер нөмірлерін қою), мәтінді басу </w:t>
      </w:r>
      <w:r w:rsidR="004B0DF0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lastRenderedPageBreak/>
        <w:t xml:space="preserve">ережелері; құжатты алдын-ала көріп, басу; мәтінді көшіріп, орын алмастыру; </w:t>
      </w:r>
      <w:r w:rsidR="004543B8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н</w:t>
      </w:r>
      <w:r w:rsidR="004543B8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өмірленген</w:t>
      </w:r>
      <w:r w:rsidR="004543B8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="004543B8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таңбаланған тізім құру</w:t>
      </w:r>
      <w:r w:rsidR="004543B8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 қ</w:t>
      </w:r>
      <w:r w:rsidR="004543B8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ұжатты түрлі тәсілд</w:t>
      </w:r>
      <w:r w:rsidR="00CA3C67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ермен сақтау; сөз бен</w:t>
      </w:r>
      <w:r w:rsidR="00AE46DD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мәтін бөліктерін белгілеу және</w:t>
      </w:r>
      <w:r w:rsidR="004543B8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көшіру, орын алмастыру; мәтінді форматтау: </w:t>
      </w:r>
      <w:r w:rsidR="00075AE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панельдер тақтасындағы белгілер</w:t>
      </w:r>
      <w:r w:rsidR="00CA3C67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ді</w:t>
      </w:r>
      <w:r w:rsidR="00075AE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ң көмегімен 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шрифт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тің көлемі мен сызбасын белгілеу; азат жолдарды түзулеу, түзулеу түрлері; беттерді басып шығару, үзіндіні белгілеу; 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«Enter»</w:t>
      </w:r>
      <w:r w:rsidR="000E70DC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(интер)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, «Shift»</w:t>
      </w:r>
      <w:r w:rsidR="000E70DC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()шифт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, «Caps Lock» </w:t>
      </w:r>
      <w:r w:rsidR="000E70DC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(капс лок) 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клавиш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аларын қолдану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;</w:t>
      </w:r>
      <w:r w:rsidR="00075AEF" w:rsidRPr="00075AEF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Windows</w:t>
      </w:r>
      <w:r w:rsidR="000E70DC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(</w:t>
      </w:r>
      <w:r w:rsidR="000E70DC">
        <w:rPr>
          <w:rFonts w:ascii="Times New Roman" w:hAnsi="Times New Roman"/>
          <w:sz w:val="28"/>
          <w:szCs w:val="28"/>
          <w:lang w:val="kk-KZ"/>
        </w:rPr>
        <w:t>виндоус)</w:t>
      </w:r>
      <w:r w:rsidR="000E70DC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- </w:t>
      </w:r>
      <w:r w:rsidR="00075AEF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тағы файлдық құрылым: жұмысқа дайындау, </w:t>
      </w:r>
      <w:r w:rsidR="00075AE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«Ж</w:t>
      </w:r>
      <w:r w:rsidR="00075AEF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етекші» бағдарламасы</w:t>
      </w:r>
      <w:r w:rsidR="00075AE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ндағы папкалардың құрылымын қарап шығу; 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«М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енің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компьютер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ім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»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белгісі арқылы берілген папканың құрамын қарап өту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;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</w:t>
      </w:r>
      <w:r w:rsidR="00075AEF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«Жетекші» бағдарламасын</w:t>
      </w:r>
      <w:r w:rsidR="00075AEF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да файлдар мен папкаларды көшіру және орын алмастыру; файлдар мен папкаларды қайта атау және жою; 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«к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ә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рз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еңке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»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белгісі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; «к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ә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рз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еңке</w:t>
      </w:r>
      <w:r w:rsidR="00075AEF"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»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папкасын тазалау;</w:t>
      </w:r>
      <w:r w:rsidR="00AE46DD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экран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ның қосымшасын қондыру, сағат пен күнтізбені жөнге келтіру, тілді таңдау; файлдар мен папкаларды флеш-карта мен</w:t>
      </w:r>
      <w:r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диск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ід</w:t>
      </w:r>
      <w:r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е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сақтау</w:t>
      </w:r>
      <w:r w:rsidRP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;</w:t>
      </w:r>
      <w:r w:rsidR="00075AEF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 xml:space="preserve"> дискіден файлдар мен папкаларды ашу</w:t>
      </w:r>
      <w:r w:rsidRPr="0077793B">
        <w:rPr>
          <w:rStyle w:val="BookmanOldStyle"/>
          <w:rFonts w:ascii="Times New Roman" w:eastAsia="Bookman Old Style" w:hAnsi="Times New Roman" w:cs="Bookman Old Style"/>
          <w:b w:val="0"/>
          <w:sz w:val="28"/>
          <w:szCs w:val="28"/>
          <w:lang w:val="kk-KZ"/>
        </w:rPr>
        <w:t>;</w:t>
      </w:r>
    </w:p>
    <w:p w:rsidR="0083071B" w:rsidRDefault="00F46A07" w:rsidP="00C72EF7">
      <w:pPr>
        <w:pStyle w:val="af7"/>
        <w:ind w:firstLine="708"/>
        <w:jc w:val="both"/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</w:pPr>
      <w:r w:rsidRPr="0083071B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2) </w:t>
      </w:r>
      <w:r w:rsidR="00EA40D2">
        <w:rPr>
          <w:rFonts w:ascii="Times New Roman" w:hAnsi="Times New Roman"/>
          <w:sz w:val="28"/>
          <w:lang w:val="kk-KZ"/>
        </w:rPr>
        <w:t>к</w:t>
      </w:r>
      <w:r w:rsidR="00EA40D2">
        <w:rPr>
          <w:rFonts w:ascii="Times New Roman" w:hAnsi="Times New Roman"/>
          <w:sz w:val="28"/>
          <w:szCs w:val="28"/>
          <w:lang w:val="kk-KZ"/>
        </w:rPr>
        <w:t>омпьютерлік жүйелер</w:t>
      </w:r>
      <w:r w:rsidR="008307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071B" w:rsidRPr="002D5257">
        <w:rPr>
          <w:lang w:val="kk-KZ"/>
        </w:rPr>
        <w:t>–</w:t>
      </w:r>
      <w:r w:rsidR="008307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071B" w:rsidRPr="006403D6">
        <w:rPr>
          <w:rFonts w:ascii="Times New Roman" w:hAnsi="Times New Roman"/>
          <w:sz w:val="28"/>
          <w:szCs w:val="28"/>
          <w:lang w:val="kk-KZ"/>
        </w:rPr>
        <w:t>компьютер</w:t>
      </w:r>
      <w:r w:rsidR="0083071B">
        <w:rPr>
          <w:rFonts w:ascii="Times New Roman" w:hAnsi="Times New Roman"/>
          <w:sz w:val="28"/>
          <w:szCs w:val="28"/>
          <w:lang w:val="kk-KZ"/>
        </w:rPr>
        <w:t>дің құрылымы</w:t>
      </w:r>
      <w:r w:rsidR="0083071B" w:rsidRPr="006403D6">
        <w:rPr>
          <w:rFonts w:ascii="Times New Roman" w:hAnsi="Times New Roman"/>
          <w:sz w:val="28"/>
          <w:szCs w:val="28"/>
          <w:lang w:val="kk-KZ"/>
        </w:rPr>
        <w:t>:</w:t>
      </w:r>
      <w:r w:rsidR="0083071B"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071B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компьютер</w:t>
      </w:r>
      <w:r w:rsidR="0083071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дің негізгі және қосымша құрылғылары; </w:t>
      </w:r>
      <w:r w:rsidR="0083071B" w:rsidRPr="0083071B">
        <w:rPr>
          <w:rFonts w:ascii="Times New Roman" w:hAnsi="Times New Roman"/>
          <w:sz w:val="28"/>
          <w:szCs w:val="28"/>
          <w:lang w:val="kk-KZ"/>
        </w:rPr>
        <w:t>Windows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 (виндоус)</w:t>
      </w:r>
      <w:r w:rsidR="0083071B" w:rsidRPr="008307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071B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о</w:t>
      </w:r>
      <w:r w:rsidR="0083071B" w:rsidRPr="00F46A07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пераци</w:t>
      </w:r>
      <w:r w:rsidR="0083071B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ялық жүйесі</w:t>
      </w:r>
      <w:r w:rsidR="0083071B" w:rsidRPr="0083071B">
        <w:rPr>
          <w:rFonts w:ascii="Times New Roman" w:hAnsi="Times New Roman"/>
          <w:sz w:val="28"/>
          <w:szCs w:val="28"/>
          <w:lang w:val="kk-KZ"/>
        </w:rPr>
        <w:t>;</w:t>
      </w:r>
      <w:r w:rsidR="0083071B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83071B" w:rsidRPr="00820BB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Microsoft Word</w:t>
      </w:r>
      <w:r w:rsidR="0083071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(майкрасофт виндоус) </w:t>
      </w:r>
      <w:r w:rsidR="0083071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мәтін </w:t>
      </w:r>
      <w:r w:rsidR="0083071B" w:rsidRPr="0083071B">
        <w:rPr>
          <w:rFonts w:ascii="Times New Roman" w:hAnsi="Times New Roman"/>
          <w:sz w:val="28"/>
          <w:szCs w:val="28"/>
          <w:lang w:val="kk-KZ"/>
        </w:rPr>
        <w:t>процессор</w:t>
      </w:r>
      <w:r w:rsidR="0083071B">
        <w:rPr>
          <w:rFonts w:ascii="Times New Roman" w:hAnsi="Times New Roman"/>
          <w:sz w:val="28"/>
          <w:szCs w:val="28"/>
          <w:lang w:val="kk-KZ"/>
        </w:rPr>
        <w:t>ы;</w:t>
      </w:r>
      <w:r w:rsidR="00CA3C67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папкадағы мәлімет,</w:t>
      </w:r>
      <w:r w:rsidR="0083071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071B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«Менің компьютерім» белгісі</w:t>
      </w:r>
      <w:r w:rsidR="0083071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нің</w:t>
      </w:r>
      <w:r w:rsidR="0083071B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қызметтері</w:t>
      </w:r>
      <w:r w:rsidR="0083071B" w:rsidRPr="0083071B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;</w:t>
      </w:r>
      <w:r w:rsidR="0083071B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«Жетекші» бағдарламасын</w:t>
      </w:r>
      <w:r w:rsidR="0083071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ың мағынасы:</w:t>
      </w:r>
      <w:r w:rsidR="0083071B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файлдар мен папкалар</w:t>
      </w:r>
      <w:r w:rsidR="0083071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, олар</w:t>
      </w:r>
      <w:r w:rsidR="0083071B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ды</w:t>
      </w:r>
      <w:r w:rsidR="0083071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ң аттары;</w:t>
      </w:r>
      <w:r w:rsidR="0083071B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компьютердің ішкі және сыртқы жады</w:t>
      </w:r>
      <w:r w:rsidR="0083071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83071B" w:rsidRPr="0083071B">
        <w:rPr>
          <w:rFonts w:ascii="Times New Roman" w:hAnsi="Times New Roman"/>
          <w:sz w:val="28"/>
          <w:szCs w:val="28"/>
          <w:lang w:val="kk-KZ"/>
        </w:rPr>
        <w:t>Windows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 (виндоус)</w:t>
      </w:r>
      <w:r w:rsidR="0083071B">
        <w:rPr>
          <w:rFonts w:ascii="Times New Roman" w:hAnsi="Times New Roman"/>
          <w:sz w:val="28"/>
          <w:szCs w:val="28"/>
          <w:lang w:val="kk-KZ"/>
        </w:rPr>
        <w:t xml:space="preserve"> анықтамалық жүйесі</w:t>
      </w:r>
      <w:r w:rsidR="0083071B" w:rsidRPr="0083071B">
        <w:rPr>
          <w:rStyle w:val="22BookmanOldStyle0"/>
          <w:rFonts w:ascii="Times New Roman" w:hAnsi="Times New Roman"/>
          <w:b w:val="0"/>
          <w:sz w:val="28"/>
          <w:szCs w:val="28"/>
          <w:lang w:val="kk-KZ"/>
        </w:rPr>
        <w:t>:</w:t>
      </w:r>
      <w:r w:rsidR="0083071B">
        <w:rPr>
          <w:rStyle w:val="22BookmanOldStyle0"/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83071B">
        <w:rPr>
          <w:rFonts w:ascii="Times New Roman" w:hAnsi="Times New Roman"/>
          <w:sz w:val="28"/>
          <w:szCs w:val="28"/>
          <w:lang w:val="kk-KZ"/>
        </w:rPr>
        <w:t xml:space="preserve">анықтамалық жүйені шақыру; </w:t>
      </w:r>
      <w:r w:rsidR="0083071B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«Жетекші» бағдарламасын</w:t>
      </w:r>
      <w:r w:rsidR="0083071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ан </w:t>
      </w:r>
      <w:r w:rsidR="0083071B">
        <w:rPr>
          <w:rFonts w:ascii="Times New Roman" w:hAnsi="Times New Roman"/>
          <w:sz w:val="28"/>
          <w:szCs w:val="28"/>
          <w:lang w:val="kk-KZ"/>
        </w:rPr>
        <w:t>анықтамалық жүйе</w:t>
      </w:r>
      <w:r w:rsidR="0083071B">
        <w:rPr>
          <w:rStyle w:val="22BookmanOldStyle0"/>
          <w:rFonts w:ascii="Times New Roman" w:hAnsi="Times New Roman"/>
          <w:b w:val="0"/>
          <w:sz w:val="28"/>
          <w:szCs w:val="28"/>
          <w:lang w:val="kk-KZ"/>
        </w:rPr>
        <w:t xml:space="preserve">ні шақыру; </w:t>
      </w:r>
      <w:r w:rsidR="0083071B">
        <w:rPr>
          <w:rFonts w:ascii="Times New Roman" w:hAnsi="Times New Roman"/>
          <w:sz w:val="28"/>
          <w:szCs w:val="28"/>
          <w:lang w:val="kk-KZ"/>
        </w:rPr>
        <w:t xml:space="preserve">анықтамалық жүйенің тарауларынан ақпаратты іздеу; заттық меңзегіштің </w:t>
      </w:r>
      <w:r w:rsidR="0083071B" w:rsidRPr="0083071B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(«Калькулятор»)</w:t>
      </w:r>
      <w:r w:rsidR="0083071B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негізгі сөздерінен ақпаратты іздеу</w:t>
      </w:r>
      <w:r w:rsidR="0083071B" w:rsidRPr="00F46A07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;</w:t>
      </w:r>
      <w:r w:rsid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D969A0" w:rsidRPr="00D969A0">
        <w:rPr>
          <w:rFonts w:ascii="Times New Roman" w:hAnsi="Times New Roman"/>
          <w:sz w:val="28"/>
          <w:szCs w:val="28"/>
          <w:lang w:val="kk-KZ"/>
        </w:rPr>
        <w:t>компьютер</w:t>
      </w:r>
      <w:r w:rsidR="00D969A0">
        <w:rPr>
          <w:rFonts w:ascii="Times New Roman" w:hAnsi="Times New Roman"/>
          <w:sz w:val="28"/>
          <w:szCs w:val="28"/>
          <w:lang w:val="kk-KZ"/>
        </w:rPr>
        <w:t xml:space="preserve">дің </w:t>
      </w:r>
      <w:r w:rsidR="00D969A0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ішкі және сыртқы жады</w:t>
      </w:r>
      <w:r w:rsidR="00D969A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69A0"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(оператив</w:t>
      </w:r>
      <w:r w:rsid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ті</w:t>
      </w:r>
      <w:r w:rsidR="00D969A0"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, </w:t>
      </w:r>
      <w:r w:rsid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ұзақ мерзімді</w:t>
      </w:r>
      <w:r w:rsidR="00D969A0"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)</w:t>
      </w:r>
      <w:r w:rsid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, </w:t>
      </w:r>
      <w:r w:rsidR="00D969A0"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флеш-карт</w:t>
      </w:r>
      <w:r w:rsid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алар</w:t>
      </w:r>
      <w:r w:rsidR="00D969A0"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, диск</w:t>
      </w:r>
      <w:r w:rsid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ілер</w:t>
      </w:r>
      <w:r w:rsidR="00D969A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;</w:t>
      </w:r>
      <w:bookmarkStart w:id="5" w:name="bookmark38"/>
      <w:r w:rsidR="00D969A0" w:rsidRPr="00D969A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к</w:t>
      </w:r>
      <w:r w:rsidR="00D969A0"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омпьютер</w:t>
      </w:r>
      <w:r w:rsid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желілері</w:t>
      </w:r>
      <w:r w:rsidR="00D969A0"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: </w:t>
      </w:r>
      <w:r w:rsidR="00D969A0" w:rsidRPr="00EF27AC">
        <w:rPr>
          <w:rFonts w:ascii="Times New Roman" w:hAnsi="Times New Roman"/>
          <w:sz w:val="28"/>
          <w:szCs w:val="28"/>
          <w:lang w:val="kk-KZ"/>
        </w:rPr>
        <w:t>Internet</w:t>
      </w:r>
      <w:r w:rsidR="00D969A0" w:rsidRPr="00BE449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70DC">
        <w:rPr>
          <w:rFonts w:ascii="Times New Roman" w:hAnsi="Times New Roman"/>
          <w:sz w:val="28"/>
          <w:szCs w:val="28"/>
          <w:lang w:val="kk-KZ"/>
        </w:rPr>
        <w:t xml:space="preserve">(интернет) </w:t>
      </w:r>
      <w:r w:rsidR="00D969A0" w:rsidRPr="00BE449C">
        <w:rPr>
          <w:rFonts w:ascii="Times New Roman" w:hAnsi="Times New Roman"/>
          <w:sz w:val="28"/>
          <w:szCs w:val="28"/>
          <w:lang w:val="kk-KZ"/>
        </w:rPr>
        <w:t>ғаламторы</w:t>
      </w:r>
      <w:bookmarkEnd w:id="5"/>
      <w:r w:rsidR="00D969A0" w:rsidRPr="00EF27AC">
        <w:rPr>
          <w:rStyle w:val="22BookmanOldStyle"/>
          <w:rFonts w:ascii="Times New Roman" w:hAnsi="Times New Roman" w:cs="Times New Roman"/>
          <w:b w:val="0"/>
          <w:sz w:val="28"/>
          <w:szCs w:val="28"/>
          <w:lang w:val="kk-KZ"/>
        </w:rPr>
        <w:t xml:space="preserve">: </w:t>
      </w:r>
      <w:r w:rsidR="00D969A0"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Internet</w:t>
      </w:r>
      <w:r w:rsid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0E70DC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(интернет) </w:t>
      </w:r>
      <w:r w:rsidR="00D969A0"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глобал</w:t>
      </w:r>
      <w:r w:rsid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ды желісі туралы</w:t>
      </w:r>
      <w:r w:rsidR="00D969A0" w:rsidRPr="00D969A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69A0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түсінік</w:t>
      </w:r>
      <w:r w:rsidR="00D969A0"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; </w:t>
      </w:r>
      <w:r w:rsidR="00D969A0" w:rsidRPr="00EF27A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Internet</w:t>
      </w:r>
      <w:r w:rsidR="00D969A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69A0" w:rsidRPr="00EF27A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Explorer</w:t>
      </w:r>
      <w:r w:rsidR="00D969A0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E70D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(интернет эксплорер) </w:t>
      </w:r>
      <w:r w:rsidR="00D969A0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бағдарламасын қосу</w:t>
      </w:r>
      <w:r w:rsidR="00D969A0"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;</w:t>
      </w:r>
      <w:r w:rsidR="00D969A0" w:rsidRPr="00EF27A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69A0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іздеу </w:t>
      </w:r>
      <w:r w:rsidR="00D969A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жүйелер</w:t>
      </w:r>
      <w:r w:rsidR="00D969A0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і</w:t>
      </w:r>
      <w:r w:rsidR="00D969A0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, проводсыз желі,</w:t>
      </w:r>
      <w:r w:rsidR="00D969A0"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69A0"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компьютер</w:t>
      </w:r>
      <w:r w:rsidR="006E7072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желілері;</w:t>
      </w:r>
      <w:r w:rsid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</w:t>
      </w:r>
    </w:p>
    <w:p w:rsidR="00D969A0" w:rsidRDefault="00D969A0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</w:pPr>
      <w:r w:rsidRPr="0077793B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EA40D2">
        <w:rPr>
          <w:rFonts w:ascii="Times New Roman" w:hAnsi="Times New Roman"/>
          <w:sz w:val="28"/>
          <w:lang w:val="kk-KZ"/>
        </w:rPr>
        <w:t>денсаулық пен қауіпсіздік</w:t>
      </w:r>
      <w:r>
        <w:rPr>
          <w:rFonts w:ascii="Times New Roman" w:hAnsi="Times New Roman"/>
          <w:sz w:val="28"/>
          <w:lang w:val="kk-KZ"/>
        </w:rPr>
        <w:t>:</w:t>
      </w:r>
      <w:r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E449C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дербес компьютермен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жұмыс жасауда қауіпсіздік </w:t>
      </w:r>
      <w:r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т</w:t>
      </w:r>
      <w:r w:rsidRPr="006403D6">
        <w:rPr>
          <w:rFonts w:ascii="Times New Roman" w:hAnsi="Times New Roman"/>
          <w:sz w:val="28"/>
          <w:szCs w:val="28"/>
          <w:lang w:val="kk-KZ"/>
        </w:rPr>
        <w:t xml:space="preserve">ехникасы. </w:t>
      </w:r>
      <w:r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Компьютерлік сыныпта болу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дың</w:t>
      </w:r>
      <w:r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тәртіп ережелері.</w:t>
      </w:r>
      <w:r w:rsidR="00F35034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Компьютер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д</w:t>
      </w:r>
      <w:r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жұмыс жасау кезіндегі г</w:t>
      </w:r>
      <w:r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игиен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>алық талаптар.</w:t>
      </w:r>
      <w:r w:rsidRPr="006403D6"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Style w:val="BookmanOldStyle95pt"/>
          <w:rFonts w:ascii="Times New Roman" w:hAnsi="Times New Roman" w:cs="Times New Roman"/>
          <w:sz w:val="28"/>
          <w:szCs w:val="28"/>
          <w:lang w:val="kk-KZ"/>
        </w:rPr>
        <w:t xml:space="preserve">Көру қабілетін сақтау және көзге жүктемені азайту амалдары. </w:t>
      </w:r>
      <w:r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Эле</w:t>
      </w:r>
      <w:r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ктронд</w:t>
      </w:r>
      <w:r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ы</w:t>
      </w:r>
      <w:r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құралдардың адам ағзасына әсері; ақпараттық және </w:t>
      </w:r>
      <w:r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онлайн</w:t>
      </w:r>
      <w:r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қауіпсіздік: </w:t>
      </w:r>
      <w:r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компьютер</w:t>
      </w:r>
      <w:r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ді зиянды бағдарламалардан с</w:t>
      </w:r>
      <w:r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а</w:t>
      </w:r>
      <w:r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қтау амалдары;</w:t>
      </w:r>
      <w:r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компьтер</w:t>
      </w:r>
      <w:r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лік</w:t>
      </w:r>
      <w:r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</w:t>
      </w:r>
      <w:r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вирустар туралы түсінік</w:t>
      </w:r>
      <w:r w:rsidRPr="00D969A0"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>;</w:t>
      </w:r>
      <w:r>
        <w:rPr>
          <w:rStyle w:val="BookmanOldStyle"/>
          <w:rFonts w:ascii="Times New Roman" w:hAnsi="Times New Roman"/>
          <w:b w:val="0"/>
          <w:sz w:val="28"/>
          <w:szCs w:val="28"/>
          <w:lang w:val="kk-KZ"/>
        </w:rPr>
        <w:t xml:space="preserve"> вирусқа қарсы бағдарламалар. </w:t>
      </w:r>
    </w:p>
    <w:p w:rsidR="001826CE" w:rsidRPr="00CA3C67" w:rsidRDefault="001826CE" w:rsidP="00C72EF7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826CE" w:rsidRDefault="001826CE" w:rsidP="00C72EF7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826CE" w:rsidRPr="006E7072" w:rsidRDefault="001826CE" w:rsidP="006E7072">
      <w:pPr>
        <w:pStyle w:val="Default"/>
        <w:widowControl w:val="0"/>
        <w:tabs>
          <w:tab w:val="left" w:pos="851"/>
          <w:tab w:val="left" w:pos="993"/>
        </w:tabs>
        <w:jc w:val="center"/>
        <w:rPr>
          <w:rFonts w:ascii="Times New Roman" w:hAnsi="Times New Roman"/>
          <w:color w:val="auto"/>
          <w:sz w:val="28"/>
          <w:szCs w:val="28"/>
          <w:lang w:val="kk-KZ"/>
        </w:rPr>
      </w:pPr>
      <w:r w:rsidRPr="006E7072">
        <w:rPr>
          <w:rFonts w:ascii="Times New Roman" w:hAnsi="Times New Roman"/>
          <w:color w:val="auto"/>
          <w:sz w:val="28"/>
          <w:szCs w:val="28"/>
          <w:lang w:val="kk-KZ"/>
        </w:rPr>
        <w:t>4</w:t>
      </w:r>
      <w:r w:rsidR="00315B92" w:rsidRPr="006E7072">
        <w:rPr>
          <w:rFonts w:ascii="Times New Roman" w:hAnsi="Times New Roman"/>
          <w:color w:val="auto"/>
          <w:sz w:val="28"/>
          <w:szCs w:val="28"/>
          <w:lang w:val="kk-KZ"/>
        </w:rPr>
        <w:t>-тарау</w:t>
      </w:r>
      <w:r w:rsidRPr="006E7072">
        <w:rPr>
          <w:rFonts w:ascii="Times New Roman" w:hAnsi="Times New Roman"/>
          <w:color w:val="auto"/>
          <w:sz w:val="28"/>
          <w:szCs w:val="28"/>
          <w:lang w:val="kk-KZ"/>
        </w:rPr>
        <w:t xml:space="preserve">. </w:t>
      </w:r>
      <w:r w:rsidR="00315B92" w:rsidRPr="006E7072">
        <w:rPr>
          <w:rFonts w:ascii="Times New Roman" w:hAnsi="Times New Roman" w:cs="Times New Roman"/>
          <w:sz w:val="28"/>
          <w:szCs w:val="28"/>
          <w:lang w:val="kk-KZ"/>
        </w:rPr>
        <w:t>Оқыту мақсаттарының жүйесі</w:t>
      </w:r>
    </w:p>
    <w:p w:rsidR="001826CE" w:rsidRPr="00CA3C67" w:rsidRDefault="001826CE" w:rsidP="00C72EF7">
      <w:pPr>
        <w:pStyle w:val="Default"/>
        <w:widowControl w:val="0"/>
        <w:tabs>
          <w:tab w:val="left" w:pos="851"/>
          <w:tab w:val="left" w:pos="993"/>
        </w:tabs>
        <w:ind w:firstLine="709"/>
        <w:jc w:val="center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1826CE" w:rsidRPr="000C7F02" w:rsidRDefault="001826CE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A3C67">
        <w:rPr>
          <w:rFonts w:ascii="Times New Roman" w:hAnsi="Times New Roman"/>
          <w:sz w:val="28"/>
          <w:szCs w:val="28"/>
          <w:lang w:val="kk-KZ" w:eastAsia="en-GB"/>
        </w:rPr>
        <w:t>2</w:t>
      </w:r>
      <w:r w:rsidR="006E7072">
        <w:rPr>
          <w:rFonts w:ascii="Times New Roman" w:hAnsi="Times New Roman"/>
          <w:sz w:val="28"/>
          <w:szCs w:val="28"/>
          <w:lang w:val="kk-KZ" w:eastAsia="en-GB"/>
        </w:rPr>
        <w:t>6</w:t>
      </w:r>
      <w:r w:rsidRPr="00CA3C67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>Б</w:t>
      </w:r>
      <w:r w:rsidRPr="00EF27AC">
        <w:rPr>
          <w:rFonts w:ascii="Times New Roman" w:hAnsi="Times New Roman"/>
          <w:sz w:val="28"/>
          <w:szCs w:val="28"/>
          <w:lang w:val="kk-KZ"/>
        </w:rPr>
        <w:t xml:space="preserve">ағдарламада оқу мақсатын оңтайлы қолдану үшін кодтама берілген. Кодта бірінші сан сыныпты білдіреді, екінші және үшінші сан – </w:t>
      </w:r>
      <w:r>
        <w:rPr>
          <w:rFonts w:ascii="Times New Roman" w:hAnsi="Times New Roman"/>
          <w:sz w:val="28"/>
          <w:szCs w:val="28"/>
          <w:lang w:val="kk-KZ"/>
        </w:rPr>
        <w:t xml:space="preserve">тарау мен </w:t>
      </w:r>
      <w:r w:rsidRPr="00EF27AC">
        <w:rPr>
          <w:rFonts w:ascii="Times New Roman" w:hAnsi="Times New Roman"/>
          <w:sz w:val="28"/>
          <w:szCs w:val="28"/>
          <w:lang w:val="kk-KZ"/>
        </w:rPr>
        <w:t xml:space="preserve">бөлім, төртінші сан оқу </w:t>
      </w:r>
      <w:r w:rsidRPr="000C7F02">
        <w:rPr>
          <w:rFonts w:ascii="Times New Roman" w:hAnsi="Times New Roman"/>
          <w:sz w:val="28"/>
          <w:szCs w:val="28"/>
          <w:lang w:val="kk-KZ"/>
        </w:rPr>
        <w:t xml:space="preserve">мақсатының нөмірленуін білдіреді. Мысалы, 8.2.1.4 кодында «8» </w:t>
      </w:r>
      <w:r w:rsidRPr="000C7F02">
        <w:rPr>
          <w:rFonts w:ascii="Times New Roman" w:eastAsiaTheme="minorHAnsi" w:hAnsi="Times New Roman"/>
          <w:sz w:val="28"/>
          <w:szCs w:val="28"/>
          <w:lang w:val="kk-KZ"/>
        </w:rPr>
        <w:t xml:space="preserve">– </w:t>
      </w:r>
      <w:r w:rsidRPr="000C7F02">
        <w:rPr>
          <w:rFonts w:ascii="Times New Roman" w:hAnsi="Times New Roman"/>
          <w:sz w:val="28"/>
          <w:szCs w:val="28"/>
          <w:lang w:val="kk-KZ"/>
        </w:rPr>
        <w:t xml:space="preserve">сынып, «2.1» </w:t>
      </w:r>
      <w:r w:rsidRPr="000C7F02">
        <w:rPr>
          <w:rFonts w:ascii="Times New Roman" w:eastAsiaTheme="minorHAnsi" w:hAnsi="Times New Roman"/>
          <w:sz w:val="28"/>
          <w:szCs w:val="28"/>
          <w:lang w:val="kk-KZ"/>
        </w:rPr>
        <w:t xml:space="preserve">– </w:t>
      </w:r>
      <w:r w:rsidRPr="000C7F02">
        <w:rPr>
          <w:rFonts w:ascii="Times New Roman" w:hAnsi="Times New Roman"/>
          <w:sz w:val="28"/>
          <w:szCs w:val="28"/>
          <w:lang w:val="kk-KZ"/>
        </w:rPr>
        <w:t xml:space="preserve">бөлімше, «4» </w:t>
      </w:r>
      <w:r w:rsidRPr="000C7F02">
        <w:rPr>
          <w:rFonts w:ascii="Times New Roman" w:eastAsiaTheme="minorHAnsi" w:hAnsi="Times New Roman"/>
          <w:sz w:val="28"/>
          <w:szCs w:val="28"/>
          <w:lang w:val="kk-KZ"/>
        </w:rPr>
        <w:t xml:space="preserve">– </w:t>
      </w:r>
      <w:r w:rsidRPr="000C7F02">
        <w:rPr>
          <w:rFonts w:ascii="Times New Roman" w:hAnsi="Times New Roman"/>
          <w:sz w:val="28"/>
          <w:szCs w:val="28"/>
          <w:lang w:val="kk-KZ"/>
        </w:rPr>
        <w:t>оқу мақсатының нөмірленуі.</w:t>
      </w:r>
    </w:p>
    <w:p w:rsidR="001826CE" w:rsidRPr="000C7F02" w:rsidRDefault="006E7072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0C7F02">
        <w:rPr>
          <w:rFonts w:ascii="Times New Roman" w:hAnsi="Times New Roman"/>
          <w:sz w:val="28"/>
          <w:szCs w:val="28"/>
          <w:lang w:val="kk-KZ" w:eastAsia="en-GB"/>
        </w:rPr>
        <w:t>27</w:t>
      </w:r>
      <w:r w:rsidR="001826CE" w:rsidRPr="000C7F02">
        <w:rPr>
          <w:rFonts w:ascii="Times New Roman" w:hAnsi="Times New Roman"/>
          <w:sz w:val="28"/>
          <w:szCs w:val="28"/>
          <w:lang w:val="kk-KZ" w:eastAsia="en-GB"/>
        </w:rPr>
        <w:t xml:space="preserve">. </w:t>
      </w:r>
      <w:r w:rsidR="001826CE" w:rsidRPr="000C7F02">
        <w:rPr>
          <w:rFonts w:ascii="Times New Roman" w:hAnsi="Times New Roman"/>
          <w:sz w:val="28"/>
          <w:szCs w:val="28"/>
          <w:lang w:val="kk-KZ"/>
        </w:rPr>
        <w:t>Оқ</w:t>
      </w:r>
      <w:r w:rsidR="00C5682F" w:rsidRPr="000C7F02">
        <w:rPr>
          <w:rFonts w:ascii="Times New Roman" w:hAnsi="Times New Roman"/>
          <w:sz w:val="28"/>
          <w:szCs w:val="28"/>
          <w:lang w:val="kk-KZ"/>
        </w:rPr>
        <w:t xml:space="preserve">у </w:t>
      </w:r>
      <w:r w:rsidR="001826CE" w:rsidRPr="000C7F02">
        <w:rPr>
          <w:rFonts w:ascii="Times New Roman" w:hAnsi="Times New Roman"/>
          <w:sz w:val="28"/>
          <w:szCs w:val="28"/>
          <w:lang w:val="kk-KZ"/>
        </w:rPr>
        <w:t>мақсаттары</w:t>
      </w:r>
      <w:r w:rsidR="00C5682F" w:rsidRPr="000C7F02">
        <w:rPr>
          <w:rFonts w:ascii="Times New Roman" w:hAnsi="Times New Roman"/>
          <w:sz w:val="28"/>
          <w:szCs w:val="28"/>
          <w:lang w:val="kk-KZ"/>
        </w:rPr>
        <w:t xml:space="preserve"> бойынша күтілетін нәтижелер</w:t>
      </w:r>
      <w:r w:rsidR="001826CE" w:rsidRPr="000C7F02">
        <w:rPr>
          <w:rFonts w:ascii="Times New Roman" w:hAnsi="Times New Roman"/>
          <w:sz w:val="28"/>
          <w:szCs w:val="28"/>
          <w:lang w:val="kk-KZ"/>
        </w:rPr>
        <w:t>:</w:t>
      </w:r>
    </w:p>
    <w:p w:rsidR="00F35CAA" w:rsidRPr="000C7F02" w:rsidRDefault="00AD1086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0C7F02">
        <w:rPr>
          <w:rFonts w:ascii="Times New Roman" w:hAnsi="Times New Roman"/>
          <w:sz w:val="28"/>
          <w:szCs w:val="28"/>
          <w:lang w:val="kk-KZ" w:eastAsia="en-GB"/>
        </w:rPr>
        <w:lastRenderedPageBreak/>
        <w:t xml:space="preserve">1) </w:t>
      </w:r>
      <w:r w:rsidR="006E7072" w:rsidRPr="000C7F02">
        <w:rPr>
          <w:rFonts w:ascii="Times New Roman" w:hAnsi="Times New Roman"/>
          <w:sz w:val="28"/>
          <w:szCs w:val="28"/>
          <w:lang w:val="kk-KZ" w:eastAsia="en-GB"/>
        </w:rPr>
        <w:t xml:space="preserve">1-бөлім </w:t>
      </w:r>
      <w:r w:rsidRPr="000C7F02">
        <w:rPr>
          <w:rFonts w:ascii="Times New Roman" w:hAnsi="Times New Roman"/>
          <w:sz w:val="28"/>
          <w:szCs w:val="28"/>
          <w:lang w:val="kk-KZ" w:eastAsia="en-GB"/>
        </w:rPr>
        <w:t>«</w:t>
      </w:r>
      <w:r w:rsidR="00351764" w:rsidRPr="000C7F02">
        <w:rPr>
          <w:rFonts w:ascii="Times New Roman" w:hAnsi="Times New Roman"/>
          <w:sz w:val="28"/>
          <w:szCs w:val="28"/>
          <w:lang w:val="kk-KZ" w:eastAsia="en-GB"/>
        </w:rPr>
        <w:t xml:space="preserve">Ақпараттық </w:t>
      </w:r>
      <w:r w:rsidR="001826CE" w:rsidRPr="000C7F02">
        <w:rPr>
          <w:rFonts w:ascii="Times New Roman" w:hAnsi="Times New Roman"/>
          <w:sz w:val="28"/>
          <w:szCs w:val="28"/>
          <w:lang w:val="kk-KZ" w:eastAsia="en-GB"/>
        </w:rPr>
        <w:t>үдері</w:t>
      </w:r>
      <w:r w:rsidR="00AC3CAE" w:rsidRPr="000C7F02">
        <w:rPr>
          <w:rFonts w:ascii="Times New Roman" w:hAnsi="Times New Roman"/>
          <w:sz w:val="28"/>
          <w:szCs w:val="28"/>
          <w:lang w:val="kk-KZ" w:eastAsia="en-GB"/>
        </w:rPr>
        <w:t>стер</w:t>
      </w:r>
      <w:r w:rsidRPr="000C7F02">
        <w:rPr>
          <w:rFonts w:ascii="Times New Roman" w:hAnsi="Times New Roman"/>
          <w:sz w:val="28"/>
          <w:szCs w:val="28"/>
          <w:lang w:val="kk-KZ" w:eastAsia="en-GB"/>
        </w:rPr>
        <w:t>»</w:t>
      </w:r>
      <w:r w:rsidR="00AC3CAE" w:rsidRPr="000C7F02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AD1086" w:rsidRPr="000C7F02" w:rsidRDefault="00C5682F" w:rsidP="00C5682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0C7F02">
        <w:rPr>
          <w:rFonts w:ascii="Times New Roman" w:hAnsi="Times New Roman"/>
          <w:sz w:val="28"/>
          <w:szCs w:val="28"/>
          <w:lang w:val="kk-KZ" w:eastAsia="en-GB"/>
        </w:rPr>
        <w:t>1</w:t>
      </w:r>
      <w:r w:rsidR="006E7072" w:rsidRPr="000C7F02">
        <w:rPr>
          <w:rFonts w:ascii="Times New Roman" w:hAnsi="Times New Roman"/>
          <w:sz w:val="28"/>
          <w:szCs w:val="28"/>
          <w:lang w:val="kk-KZ" w:eastAsia="en-GB"/>
        </w:rPr>
        <w:t>-</w:t>
      </w:r>
      <w:r w:rsidR="00351764" w:rsidRPr="000C7F02">
        <w:rPr>
          <w:rFonts w:ascii="Times New Roman" w:hAnsi="Times New Roman"/>
          <w:sz w:val="28"/>
          <w:szCs w:val="28"/>
          <w:lang w:val="kk-KZ" w:eastAsia="en-GB"/>
        </w:rPr>
        <w:t xml:space="preserve">кесте </w:t>
      </w:r>
    </w:p>
    <w:p w:rsidR="006E7072" w:rsidRPr="000C7F02" w:rsidRDefault="006E7072" w:rsidP="00C5682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2568"/>
        <w:gridCol w:w="2548"/>
        <w:gridCol w:w="2693"/>
      </w:tblGrid>
      <w:tr w:rsidR="00724802" w:rsidRPr="000C7F02" w:rsidTr="00546013">
        <w:trPr>
          <w:trHeight w:val="20"/>
        </w:trPr>
        <w:tc>
          <w:tcPr>
            <w:tcW w:w="9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802" w:rsidRPr="000C7F02" w:rsidRDefault="00724802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Бөлімше</w:t>
            </w:r>
          </w:p>
          <w:p w:rsidR="00724802" w:rsidRPr="000C7F02" w:rsidRDefault="00724802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0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02" w:rsidRPr="000C7F02" w:rsidRDefault="00724802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Оқыту мақсаттары</w:t>
            </w: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724802" w:rsidRPr="000C7F02" w:rsidTr="00546013">
        <w:trPr>
          <w:trHeight w:val="20"/>
        </w:trPr>
        <w:tc>
          <w:tcPr>
            <w:tcW w:w="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802" w:rsidRPr="000C7F02" w:rsidRDefault="00724802" w:rsidP="00C72EF7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02" w:rsidRPr="000C7F02" w:rsidRDefault="00724802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02" w:rsidRPr="000C7F02" w:rsidRDefault="00724802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9-сынып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802" w:rsidRPr="000C7F02" w:rsidRDefault="00724802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10-сынып</w:t>
            </w:r>
          </w:p>
        </w:tc>
      </w:tr>
      <w:tr w:rsidR="000D5E2F" w:rsidRPr="006B67D4" w:rsidTr="00546013">
        <w:trPr>
          <w:trHeight w:val="20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  <w:r w:rsidR="00F600CE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Ақпаратты өлшеу және </w:t>
            </w:r>
            <w:r w:rsidR="00F600CE" w:rsidRPr="000C7F02">
              <w:rPr>
                <w:rFonts w:ascii="Times New Roman" w:hAnsi="Times New Roman"/>
                <w:sz w:val="28"/>
                <w:szCs w:val="28"/>
                <w:lang w:val="ru-RU"/>
              </w:rPr>
              <w:t>ұғыну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F4" w:rsidRPr="000C7F02" w:rsidRDefault="00AC68F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8.1.1.1 қабылдау амалына қарай (көру, иіс пен дәм сезу, есту, тактильді) ақпараттың түрлерін атау және тани 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ru-RU"/>
              </w:rPr>
              <w:t>білу</w:t>
            </w: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AC68F4" w:rsidRPr="000C7F02" w:rsidRDefault="00AC68F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8.1.1.2 адам ақпаратты қалайша ал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ru-RU"/>
              </w:rPr>
              <w:t>атынын түсіндіру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AC68F4" w:rsidRPr="000C7F02" w:rsidRDefault="00AC68F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8.1.1.3 ақпарат алу тәсілдерін түсінді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ru-RU"/>
              </w:rPr>
              <w:t>ру</w:t>
            </w:r>
          </w:p>
          <w:p w:rsidR="00AC68F4" w:rsidRPr="000C7F02" w:rsidRDefault="00AC68F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8.1.1.4 ақпаратты беру амалдарын (телеграф, телефон,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теледидар, интернет арқылы) атау</w:t>
            </w: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AC68F4" w:rsidRPr="000C7F02" w:rsidRDefault="00AC68F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8.1.1.5</w:t>
            </w: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беру әдісіне қарай (саны, мәтіні, </w:t>
            </w: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графика, 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ru-RU"/>
              </w:rPr>
              <w:t>дыбыс, бейне) ақпаратты ажырату</w:t>
            </w: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AC68F4" w:rsidRPr="000C7F02" w:rsidRDefault="00AC68F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8.1.1.6 </w:t>
            </w: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ақпаратты сақтаудың негізгі 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әдістерін атау</w:t>
            </w: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AC68F4" w:rsidRPr="000C7F02" w:rsidRDefault="00AC68F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8.1.1.7 </w:t>
            </w: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ақпарат к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өздері мен алу түрлерін ажырату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AC68F4" w:rsidRPr="000C7F02" w:rsidRDefault="00AC68F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8.1.1.8 компьютер ақпараттың әртүрлі нұсқаларын (мәтіндік, графикалық, </w:t>
            </w: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дыбыстық, бейне) алу,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бері, талдау және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сақтау құралы екендігін түсіну</w:t>
            </w: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0D5E2F" w:rsidRPr="000C7F02" w:rsidRDefault="00AC68F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8.1.1.9 компьютерді өмірде қолдану мысалдарын беру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9.1.1.1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ақпаратты (графикалық, мәт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індік, дыбыстық, бейне) ажырату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9.1.1.2 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ақпарат алу тәсілдеріне мысалдар келтіру</w:t>
            </w: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9.1.1.3 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ақпаратты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талдау әдістерін білу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9.1.1.4 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ақпаратты сақтау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әдістерін білу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9.1.1.5 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қажетті ақпаратты іздей алу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9.1.1.6 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ақпараттың қасиеттерін </w:t>
            </w: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толық</w:t>
            </w: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толық емес, қажетті, қажет емес</w:t>
            </w: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білу</w:t>
            </w:r>
          </w:p>
          <w:p w:rsidR="000D5E2F" w:rsidRPr="000C7F02" w:rsidRDefault="00AE46DD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9.1.1.7 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компьютердің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ақпараттың әртүрлі нұсқаларын (мәтіндік, графикалық, дыбыстық, бейне) алу,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бері, талдау жә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не сақтау құралы екендігін білу</w:t>
            </w:r>
            <w:r w:rsidR="00AC68F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D5E2F" w:rsidRPr="000C7F02" w:rsidRDefault="000D5E2F" w:rsidP="00C72EF7">
            <w:pPr>
              <w:spacing w:line="240" w:lineRule="auto"/>
              <w:rPr>
                <w:sz w:val="28"/>
                <w:szCs w:val="28"/>
                <w:lang w:val="kk-KZ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7A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 </w:t>
            </w:r>
          </w:p>
          <w:p w:rsidR="000D5E2F" w:rsidRPr="000C7F02" w:rsidRDefault="000D5E2F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0D5E2F" w:rsidRPr="006B67D4" w:rsidTr="00546013">
        <w:trPr>
          <w:trHeight w:val="20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8F4" w:rsidRPr="000C7F02" w:rsidRDefault="00AC68F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1.2 </w:t>
            </w: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Ақпараттық нысандарды құру және түрлендіру</w:t>
            </w:r>
          </w:p>
          <w:p w:rsidR="00007F92" w:rsidRPr="000C7F02" w:rsidRDefault="00007F92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C254D8" w:rsidRPr="000C7F02" w:rsidRDefault="00C254D8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B82CF3" w:rsidRPr="000C7F02" w:rsidRDefault="00B82CF3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007F92" w:rsidRPr="000C7F02" w:rsidRDefault="00007F92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007F92" w:rsidRPr="000C7F02" w:rsidRDefault="00007F92" w:rsidP="00C72EF7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2F" w:rsidRPr="000C7F02" w:rsidRDefault="000D5E2F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8.1.2.1 </w:t>
            </w:r>
            <w:r w:rsidR="00007F92" w:rsidRPr="000C7F02">
              <w:rPr>
                <w:sz w:val="28"/>
                <w:szCs w:val="28"/>
                <w:lang w:val="kk-KZ"/>
              </w:rPr>
              <w:t xml:space="preserve">жалпы жұмыс үстелінің түрін білу </w:t>
            </w:r>
          </w:p>
          <w:p w:rsidR="00007F92" w:rsidRPr="000C7F02" w:rsidRDefault="000D5E2F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>8.1.2.2</w:t>
            </w:r>
            <w:r w:rsidR="00F35034" w:rsidRPr="000C7F02">
              <w:rPr>
                <w:sz w:val="28"/>
                <w:szCs w:val="28"/>
                <w:lang w:val="kk-KZ"/>
              </w:rPr>
              <w:t xml:space="preserve"> </w:t>
            </w:r>
            <w:r w:rsidR="00007F92" w:rsidRPr="000C7F02">
              <w:rPr>
                <w:sz w:val="28"/>
                <w:szCs w:val="28"/>
                <w:lang w:val="kk-KZ"/>
              </w:rPr>
              <w:t>«Бастау» мәзірінің құрылымын білу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8.1.2.3 </w:t>
            </w:r>
            <w:r w:rsidR="00007F92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жұмыс үстелінің ныс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андарын белгілеу және алмастыру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8.1.2.4 </w:t>
            </w:r>
            <w:r w:rsidR="00007F92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«тышқан» манипулятор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ы көмегімен әрекеттерді орындау</w:t>
            </w:r>
          </w:p>
          <w:p w:rsidR="00007F92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8.1.2.5 </w:t>
            </w:r>
            <w:r w:rsidR="00007F92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Windows </w:t>
            </w:r>
            <w:r w:rsidR="000E70DC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(виндоус) </w:t>
            </w:r>
            <w:r w:rsidR="00007F92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терезесі, «Менің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07F92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компьютерім» папкасын білу, терезелерді ашу және 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жабу</w:t>
            </w:r>
          </w:p>
          <w:p w:rsidR="00007F92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8.1.2.6 </w:t>
            </w:r>
            <w:r w:rsidR="00007F92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пернетақтадағы </w:t>
            </w:r>
            <w:r w:rsidR="00D15501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сандар </w:t>
            </w:r>
            <w:r w:rsidR="00007F92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мен </w:t>
            </w:r>
            <w:r w:rsidR="00D15501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әріптер </w:t>
            </w:r>
            <w:r w:rsidR="00007F92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клавишаларының орналасуын білу</w:t>
            </w:r>
          </w:p>
          <w:p w:rsidR="00007F92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8.1.2.7 </w:t>
            </w:r>
            <w:r w:rsidR="00007F92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меңзерді басқару клавишілері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н білу</w:t>
            </w:r>
          </w:p>
          <w:p w:rsidR="00007F92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8.1.2.8 </w:t>
            </w:r>
            <w:r w:rsidR="00007F92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«Калькулятор» бағда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рламасын 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қосу кезектілігін білу</w:t>
            </w:r>
            <w:r w:rsidR="00007F92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8</w:t>
            </w: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.1.2.9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07F92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«Калькулятор» бағдарламасының көмегімен негізгі </w:t>
            </w:r>
            <w:r w:rsidR="0064142B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арифметикалық есептерді орындау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E2F" w:rsidRPr="000C7F02" w:rsidRDefault="00153891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9.1.2.1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Microsoft</w:t>
            </w: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Word </w:t>
            </w:r>
            <w:r w:rsidR="000E70DC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(майкрасофт </w:t>
            </w:r>
            <w:r w:rsidR="000C7F02">
              <w:rPr>
                <w:rFonts w:ascii="Times New Roman" w:hAnsi="Times New Roman"/>
                <w:sz w:val="28"/>
                <w:szCs w:val="28"/>
                <w:lang w:val="kk-KZ"/>
              </w:rPr>
              <w:t>ворд</w:t>
            </w:r>
            <w:r w:rsidR="000E70DC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)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бағдарламасын орындау үшін қосу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9.1.2.2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жұмыс үстелінің элементтерін білу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9.1.2.3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«Бастау» мәзірін қолдану,</w:t>
            </w:r>
            <w:r w:rsidR="00780A1C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мәзір бойынша ауыстыру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мәзірді жабу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9.1.2.4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жұмыс үстеліндегі нысандарды белгілеу және алмастыру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9.1.2.5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терезені бұру, жылжытып қою, жабу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9.1.2.6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меңзерді басқару клавишін қолдану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9.1.2.7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пернетақтағы </w:t>
            </w:r>
            <w:r w:rsidR="00D15501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сандар мен әріптер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клавиштерін қолдану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9.1.2.8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үлгі бойынша мәтінді басу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9.1.2.9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қаріп өлшемін таңдау </w:t>
            </w: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9.1.2.10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құжатты сақтау </w:t>
            </w:r>
          </w:p>
          <w:p w:rsidR="00B82CF3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9.1.2.11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«Бастау» мәзірінен «Калькулятор» бағдарламасын қосу 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9.1.2.12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«Калькулятор» бағдарламасының көмегімен негізгі арифметикалық есептерді орындау </w:t>
            </w:r>
          </w:p>
          <w:p w:rsidR="00B82CF3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9.1.2.13 </w:t>
            </w:r>
            <w:r w:rsidR="00B82CF3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принтер басып шығарғышты қосу және өшіруді білу</w:t>
            </w:r>
          </w:p>
          <w:p w:rsidR="000D5E2F" w:rsidRPr="000C7F02" w:rsidRDefault="000D5E2F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D8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10.1.2.1 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Microsoft</w:t>
            </w:r>
            <w:r w:rsid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Word </w:t>
            </w:r>
            <w:r w:rsidR="000E70DC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(майкрасофт виндоус) 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мәтіндік бағдарламасын қолдану</w:t>
            </w:r>
          </w:p>
          <w:p w:rsidR="00C254D8" w:rsidRPr="000C7F02" w:rsidRDefault="00C254D8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(тақырып атауы, құралдар панелі, жұмыс жиегі, айналдыру жиегі)</w:t>
            </w:r>
          </w:p>
          <w:p w:rsidR="00C254D8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10.1.2.2 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мәтінді дұрыс теру ережесін білу (кіші әріптер, тыныс белгілері, сөздер арасындағы бос орын, абзац пен символдарды өшіру)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10.1.2.3 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«Enter»</w:t>
            </w:r>
            <w:r w:rsidR="000E70DC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(интер)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, «Shift»</w:t>
            </w:r>
            <w:r w:rsidR="000E70DC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(шифт)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, «CapsLock»</w:t>
            </w:r>
            <w:r w:rsidR="000E70DC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(капс лок)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, «Delete»</w:t>
            </w:r>
            <w:r w:rsidR="000E70DC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(делет)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, бос орын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функционалдық клавиштерін қолдану </w:t>
            </w:r>
          </w:p>
          <w:p w:rsidR="00C254D8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10.1.2.4 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әртүрлі шрифтідегі мәтінді теру</w:t>
            </w:r>
          </w:p>
          <w:p w:rsidR="00C254D8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10.1.2.5 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құжаттарды сақтаудың әртүрлі әдістерін қолдану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10.1.2.6 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мәтінді редакциялау және жиынтықтың негізгі 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ережелерін қолдану («тышқан» манипуляторы және пернетақтаның көмегімен мәтін ішінде жылжу, жолақтарды айналдыру, сөз бен мәтінді белгілеу, мәтінді көшіру) </w:t>
            </w:r>
          </w:p>
          <w:p w:rsidR="00C254D8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10.1.2.7 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мәтінді құрастыра білу (қаріптің жазылуы және өлшемін белгілеу, абзацтарды теңестіру)</w:t>
            </w:r>
          </w:p>
          <w:p w:rsidR="00C254D8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10.1.2.8 </w:t>
            </w:r>
            <w:r w:rsidR="00C254D8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құжатты сақтаудың негізгі әдістерін білу</w:t>
            </w:r>
          </w:p>
          <w:p w:rsidR="00CC5CAD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10.1.2.9 </w:t>
            </w:r>
            <w:r w:rsidR="00CC5CAD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кестемен жұмыстың негізгі әдістерін білу</w:t>
            </w:r>
          </w:p>
          <w:p w:rsidR="00CC5CAD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10.1.2.10 </w:t>
            </w:r>
            <w:r w:rsidR="00CC5CAD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Paint графикалық редакторын қолдану</w:t>
            </w:r>
          </w:p>
          <w:p w:rsidR="000D5E2F" w:rsidRPr="000C7F02" w:rsidRDefault="000D5E2F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10.1.2.11 </w:t>
            </w:r>
            <w:r w:rsidR="00CC5CAD" w:rsidRPr="000C7F02">
              <w:rPr>
                <w:rFonts w:ascii="Times New Roman" w:hAnsi="Times New Roman"/>
                <w:sz w:val="28"/>
                <w:szCs w:val="28"/>
                <w:lang w:val="kk-KZ"/>
              </w:rPr>
              <w:t>құжатты шығарудың реттілігін білу</w:t>
            </w:r>
          </w:p>
        </w:tc>
      </w:tr>
    </w:tbl>
    <w:p w:rsidR="003A4105" w:rsidRPr="000C7F02" w:rsidRDefault="003A4105" w:rsidP="00C72EF7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A4105" w:rsidRPr="000C7F02" w:rsidRDefault="009E597B" w:rsidP="00C72EF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0C7F02">
        <w:rPr>
          <w:rFonts w:ascii="Times New Roman" w:hAnsi="Times New Roman"/>
          <w:sz w:val="28"/>
          <w:szCs w:val="28"/>
          <w:lang w:val="ru-RU" w:eastAsia="en-GB"/>
        </w:rPr>
        <w:t xml:space="preserve">2) </w:t>
      </w:r>
      <w:r w:rsidR="006E7072" w:rsidRPr="000C7F02">
        <w:rPr>
          <w:rFonts w:ascii="Times New Roman" w:hAnsi="Times New Roman"/>
          <w:sz w:val="28"/>
          <w:szCs w:val="28"/>
          <w:lang w:val="ru-RU" w:eastAsia="en-GB"/>
        </w:rPr>
        <w:t xml:space="preserve">2-бөлім </w:t>
      </w:r>
      <w:r w:rsidR="003A4105" w:rsidRPr="000C7F02">
        <w:rPr>
          <w:rFonts w:ascii="Times New Roman" w:hAnsi="Times New Roman"/>
          <w:sz w:val="28"/>
          <w:szCs w:val="28"/>
          <w:lang w:val="ru-RU" w:eastAsia="en-GB"/>
        </w:rPr>
        <w:t>«Компьютерлік жүйелер»</w:t>
      </w:r>
      <w:r w:rsidR="006E7072" w:rsidRPr="000C7F02">
        <w:rPr>
          <w:rFonts w:ascii="Times New Roman" w:hAnsi="Times New Roman"/>
          <w:sz w:val="28"/>
          <w:szCs w:val="28"/>
          <w:lang w:val="ru-RU" w:eastAsia="en-GB"/>
        </w:rPr>
        <w:t>:</w:t>
      </w:r>
    </w:p>
    <w:p w:rsidR="004651A5" w:rsidRPr="000C7F02" w:rsidRDefault="009E597B" w:rsidP="00C5682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  <w:r w:rsidRPr="000C7F02">
        <w:rPr>
          <w:rFonts w:ascii="Times New Roman" w:hAnsi="Times New Roman"/>
          <w:sz w:val="28"/>
          <w:szCs w:val="28"/>
          <w:lang w:val="ru-RU" w:eastAsia="en-GB"/>
        </w:rPr>
        <w:t>2</w:t>
      </w:r>
      <w:r w:rsidR="006E7072" w:rsidRPr="000C7F02">
        <w:rPr>
          <w:rFonts w:ascii="Times New Roman" w:hAnsi="Times New Roman"/>
          <w:sz w:val="28"/>
          <w:szCs w:val="28"/>
          <w:lang w:val="ru-RU" w:eastAsia="en-GB"/>
        </w:rPr>
        <w:t>-</w:t>
      </w:r>
      <w:r w:rsidR="003A4105" w:rsidRPr="000C7F02">
        <w:rPr>
          <w:rFonts w:ascii="Times New Roman" w:hAnsi="Times New Roman"/>
          <w:sz w:val="28"/>
          <w:szCs w:val="28"/>
          <w:lang w:val="ru-RU" w:eastAsia="en-GB"/>
        </w:rPr>
        <w:t>кесте</w:t>
      </w:r>
    </w:p>
    <w:p w:rsidR="006E7072" w:rsidRPr="000C7F02" w:rsidRDefault="006E7072" w:rsidP="00C5682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8"/>
        <w:gridCol w:w="1987"/>
        <w:gridCol w:w="2693"/>
        <w:gridCol w:w="3260"/>
      </w:tblGrid>
      <w:tr w:rsidR="004651A5" w:rsidRPr="000C7F02" w:rsidTr="008B0A96">
        <w:trPr>
          <w:trHeight w:val="20"/>
        </w:trPr>
        <w:tc>
          <w:tcPr>
            <w:tcW w:w="881" w:type="pct"/>
            <w:vMerge w:val="restart"/>
          </w:tcPr>
          <w:p w:rsidR="004651A5" w:rsidRPr="000C7F02" w:rsidRDefault="004651A5" w:rsidP="005460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Бөлімше</w:t>
            </w:r>
          </w:p>
        </w:tc>
        <w:tc>
          <w:tcPr>
            <w:tcW w:w="4119" w:type="pct"/>
            <w:gridSpan w:val="3"/>
          </w:tcPr>
          <w:p w:rsidR="004651A5" w:rsidRPr="000C7F02" w:rsidRDefault="004651A5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Оқыту мақсаттары</w:t>
            </w:r>
          </w:p>
        </w:tc>
      </w:tr>
      <w:tr w:rsidR="004651A5" w:rsidRPr="000C7F02" w:rsidTr="008B0A96">
        <w:trPr>
          <w:trHeight w:val="20"/>
        </w:trPr>
        <w:tc>
          <w:tcPr>
            <w:tcW w:w="881" w:type="pct"/>
            <w:vMerge/>
          </w:tcPr>
          <w:p w:rsidR="004651A5" w:rsidRPr="000C7F02" w:rsidRDefault="004651A5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31" w:type="pct"/>
          </w:tcPr>
          <w:p w:rsidR="004651A5" w:rsidRPr="000C7F02" w:rsidRDefault="004E75C4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8-</w:t>
            </w:r>
            <w:r w:rsidR="004651A5" w:rsidRPr="000C7F02">
              <w:rPr>
                <w:rFonts w:ascii="Times New Roman" w:hAnsi="Times New Roman"/>
                <w:sz w:val="28"/>
                <w:szCs w:val="28"/>
                <w:lang w:val="ru-RU"/>
              </w:rPr>
              <w:t>сынып</w:t>
            </w:r>
          </w:p>
        </w:tc>
        <w:tc>
          <w:tcPr>
            <w:tcW w:w="1397" w:type="pct"/>
          </w:tcPr>
          <w:p w:rsidR="004651A5" w:rsidRPr="000C7F02" w:rsidRDefault="004E75C4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9-</w:t>
            </w:r>
            <w:r w:rsidR="004651A5" w:rsidRPr="000C7F02">
              <w:rPr>
                <w:rFonts w:ascii="Times New Roman" w:hAnsi="Times New Roman"/>
                <w:sz w:val="28"/>
                <w:szCs w:val="28"/>
                <w:lang w:val="ru-RU"/>
              </w:rPr>
              <w:t>сынып</w:t>
            </w:r>
          </w:p>
        </w:tc>
        <w:tc>
          <w:tcPr>
            <w:tcW w:w="1691" w:type="pct"/>
          </w:tcPr>
          <w:p w:rsidR="004651A5" w:rsidRPr="000C7F02" w:rsidRDefault="004E75C4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10-</w:t>
            </w:r>
            <w:r w:rsidR="004651A5" w:rsidRPr="000C7F02">
              <w:rPr>
                <w:rFonts w:ascii="Times New Roman" w:hAnsi="Times New Roman"/>
                <w:sz w:val="28"/>
                <w:szCs w:val="28"/>
                <w:lang w:val="ru-RU"/>
              </w:rPr>
              <w:t>сынып</w:t>
            </w:r>
          </w:p>
        </w:tc>
      </w:tr>
      <w:tr w:rsidR="004651A5" w:rsidRPr="000C7F02" w:rsidTr="008B0A96">
        <w:trPr>
          <w:trHeight w:val="20"/>
        </w:trPr>
        <w:tc>
          <w:tcPr>
            <w:tcW w:w="881" w:type="pct"/>
          </w:tcPr>
          <w:p w:rsidR="004651A5" w:rsidRPr="000C7F02" w:rsidRDefault="004651A5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 w:eastAsia="en-GB"/>
              </w:rPr>
              <w:t>2.1 Компьютер құрылғысы</w:t>
            </w:r>
          </w:p>
          <w:p w:rsidR="004651A5" w:rsidRPr="000C7F02" w:rsidRDefault="004651A5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</w:p>
          <w:p w:rsidR="000B0DEA" w:rsidRPr="000C7F02" w:rsidRDefault="000B0DEA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 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 w:eastAsia="en-GB"/>
              </w:rPr>
            </w:pPr>
          </w:p>
        </w:tc>
        <w:tc>
          <w:tcPr>
            <w:tcW w:w="1031" w:type="pct"/>
            <w:shd w:val="clear" w:color="auto" w:fill="auto"/>
          </w:tcPr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8.2.1.1 компьютердің негізгі құрылғыларын (монитор, пернетақта, жүйелік блок) көрсету 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lastRenderedPageBreak/>
              <w:t>8.2.1.2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компьютерді қуаттандыруға қосу және өшіру кезектілігін білу 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>8.2.1.3</w:t>
            </w:r>
            <w:r w:rsidR="00F35034" w:rsidRPr="000C7F02">
              <w:rPr>
                <w:sz w:val="28"/>
                <w:szCs w:val="28"/>
                <w:lang w:val="kk-KZ"/>
              </w:rPr>
              <w:t xml:space="preserve"> </w:t>
            </w:r>
            <w:r w:rsidRPr="000C7F02">
              <w:rPr>
                <w:sz w:val="28"/>
                <w:szCs w:val="28"/>
                <w:lang w:val="kk-KZ"/>
              </w:rPr>
              <w:t xml:space="preserve">компьютердің қосымша құрылғыларының атауын білу (манипулятор «тышқан», </w:t>
            </w:r>
            <w:r w:rsidR="00797A6C" w:rsidRPr="000C7F02">
              <w:rPr>
                <w:sz w:val="28"/>
                <w:szCs w:val="28"/>
                <w:lang w:val="kk-KZ"/>
              </w:rPr>
              <w:t>принтер</w:t>
            </w:r>
            <w:r w:rsidRPr="000C7F02">
              <w:rPr>
                <w:sz w:val="28"/>
                <w:szCs w:val="28"/>
                <w:lang w:val="kk-KZ"/>
              </w:rPr>
              <w:t>, дыбыс күшейткіш)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8.2.1.4 Windows </w:t>
            </w:r>
            <w:r w:rsidR="000E70DC" w:rsidRPr="000C7F02">
              <w:rPr>
                <w:sz w:val="28"/>
                <w:szCs w:val="28"/>
                <w:lang w:val="kk-KZ"/>
              </w:rPr>
              <w:t xml:space="preserve">(виндоус) </w:t>
            </w:r>
            <w:r w:rsidRPr="000C7F02">
              <w:rPr>
                <w:sz w:val="28"/>
                <w:szCs w:val="28"/>
                <w:lang w:val="kk-KZ"/>
              </w:rPr>
              <w:t xml:space="preserve">терезесінің негізгі </w:t>
            </w:r>
            <w:r w:rsidR="0080361D" w:rsidRPr="000C7F02">
              <w:rPr>
                <w:sz w:val="28"/>
                <w:szCs w:val="28"/>
                <w:lang w:val="kk-KZ"/>
              </w:rPr>
              <w:t>бірлік</w:t>
            </w:r>
            <w:r w:rsidRPr="000C7F02">
              <w:rPr>
                <w:sz w:val="28"/>
                <w:szCs w:val="28"/>
                <w:lang w:val="kk-KZ"/>
              </w:rPr>
              <w:t>терін білу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8.2.1.5 Windows </w:t>
            </w:r>
            <w:r w:rsidR="000E70DC" w:rsidRPr="000C7F02">
              <w:rPr>
                <w:sz w:val="28"/>
                <w:szCs w:val="28"/>
                <w:lang w:val="kk-KZ"/>
              </w:rPr>
              <w:t xml:space="preserve">(виндоус) </w:t>
            </w:r>
            <w:r w:rsidRPr="000C7F02">
              <w:rPr>
                <w:sz w:val="28"/>
                <w:szCs w:val="28"/>
                <w:lang w:val="kk-KZ"/>
              </w:rPr>
              <w:t>жұмыс үстелінің элементтерін және түрлерін білу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>8.2.1.6 пернетақта клавиштерінің топтарын атай білу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8.2.1.7 </w:t>
            </w:r>
            <w:r w:rsidR="000B0DEA" w:rsidRPr="000C7F02">
              <w:rPr>
                <w:sz w:val="28"/>
                <w:szCs w:val="28"/>
                <w:lang w:val="kk-KZ"/>
              </w:rPr>
              <w:t xml:space="preserve">«тышқан» манипуляторы батырмасының атауын білу 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lastRenderedPageBreak/>
              <w:t xml:space="preserve">8.2.1.8 </w:t>
            </w:r>
            <w:r w:rsidR="000B0DEA" w:rsidRPr="000C7F02">
              <w:rPr>
                <w:sz w:val="28"/>
                <w:szCs w:val="28"/>
                <w:lang w:val="kk-KZ"/>
              </w:rPr>
              <w:t xml:space="preserve">«Калькулятор» бағдарламасын жіберудің кезектілігін білу 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8.2.1.9 </w:t>
            </w:r>
            <w:r w:rsidR="000B0DEA" w:rsidRPr="000C7F02">
              <w:rPr>
                <w:sz w:val="28"/>
                <w:szCs w:val="28"/>
                <w:lang w:val="kk-KZ"/>
              </w:rPr>
              <w:t>принтерді қосу және өшіру кезектілігін білу</w:t>
            </w:r>
          </w:p>
          <w:p w:rsidR="000B0DEA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8.2.1.10 </w:t>
            </w:r>
            <w:r w:rsidR="000B0DEA" w:rsidRPr="000C7F02">
              <w:rPr>
                <w:sz w:val="28"/>
                <w:szCs w:val="28"/>
                <w:lang w:val="kk-KZ"/>
              </w:rPr>
              <w:t>дыбыс күшейткіштер дің атауын білу</w:t>
            </w:r>
          </w:p>
        </w:tc>
        <w:tc>
          <w:tcPr>
            <w:tcW w:w="1397" w:type="pct"/>
          </w:tcPr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lastRenderedPageBreak/>
              <w:t xml:space="preserve">9.2.1.1 </w:t>
            </w:r>
            <w:r w:rsidR="000B0DEA" w:rsidRPr="000C7F02">
              <w:rPr>
                <w:sz w:val="28"/>
                <w:szCs w:val="28"/>
                <w:lang w:val="kk-KZ"/>
              </w:rPr>
              <w:t>компьютер</w:t>
            </w:r>
            <w:r w:rsidR="00F865FD" w:rsidRPr="000C7F02">
              <w:rPr>
                <w:sz w:val="28"/>
                <w:szCs w:val="28"/>
                <w:lang w:val="kk-KZ"/>
              </w:rPr>
              <w:t xml:space="preserve">дің негізгі </w:t>
            </w:r>
            <w:r w:rsidR="000B0DEA" w:rsidRPr="000C7F02">
              <w:rPr>
                <w:sz w:val="28"/>
                <w:szCs w:val="28"/>
                <w:lang w:val="kk-KZ"/>
              </w:rPr>
              <w:t xml:space="preserve">құрылғыларын (монитор, пернетақта, жүйелік блок) анықтау </w:t>
            </w:r>
          </w:p>
          <w:p w:rsidR="000B0DEA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9.2.1.2 </w:t>
            </w:r>
            <w:r w:rsidR="000B0DEA" w:rsidRPr="000C7F02">
              <w:rPr>
                <w:sz w:val="28"/>
                <w:szCs w:val="28"/>
                <w:lang w:val="kk-KZ"/>
              </w:rPr>
              <w:lastRenderedPageBreak/>
              <w:t>компьютердің негізгі құрылғыларының қызметін білу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9.2.1.3 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пернетақта клавишаларының қызметін білу 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>9.2.1.4 Microsoft Word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 </w:t>
            </w:r>
            <w:r w:rsidR="000E70DC" w:rsidRPr="000C7F02">
              <w:rPr>
                <w:sz w:val="28"/>
                <w:szCs w:val="28"/>
                <w:lang w:val="kk-KZ"/>
              </w:rPr>
              <w:t>(майкрасофт в</w:t>
            </w:r>
            <w:r w:rsidR="000C7F02">
              <w:rPr>
                <w:sz w:val="28"/>
                <w:szCs w:val="28"/>
                <w:lang w:val="kk-KZ"/>
              </w:rPr>
              <w:t>орд</w:t>
            </w:r>
            <w:r w:rsidR="000E70DC" w:rsidRPr="000C7F02">
              <w:rPr>
                <w:sz w:val="28"/>
                <w:szCs w:val="28"/>
                <w:lang w:val="kk-KZ"/>
              </w:rPr>
              <w:t xml:space="preserve">) </w:t>
            </w:r>
            <w:r w:rsidR="00547A9B" w:rsidRPr="000C7F02">
              <w:rPr>
                <w:sz w:val="28"/>
                <w:szCs w:val="28"/>
                <w:lang w:val="kk-KZ"/>
              </w:rPr>
              <w:t>бағдарламасын қосу тәртібін білу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>9.2.1.5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 </w:t>
            </w:r>
            <w:r w:rsidRPr="000C7F02">
              <w:rPr>
                <w:sz w:val="28"/>
                <w:szCs w:val="28"/>
                <w:lang w:val="kk-KZ"/>
              </w:rPr>
              <w:t>окон Microsoft Word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 </w:t>
            </w:r>
            <w:r w:rsidR="000E70DC" w:rsidRPr="000C7F02">
              <w:rPr>
                <w:sz w:val="28"/>
                <w:szCs w:val="28"/>
                <w:lang w:val="kk-KZ"/>
              </w:rPr>
              <w:t xml:space="preserve">(майкрасофт виндоус) </w:t>
            </w:r>
            <w:r w:rsidR="00547A9B" w:rsidRPr="000C7F02">
              <w:rPr>
                <w:sz w:val="28"/>
                <w:szCs w:val="28"/>
                <w:lang w:val="kk-KZ"/>
              </w:rPr>
              <w:t>терезесінің элементтерін білу</w:t>
            </w:r>
            <w:r w:rsidRPr="000C7F02">
              <w:rPr>
                <w:sz w:val="28"/>
                <w:szCs w:val="28"/>
                <w:lang w:val="kk-KZ"/>
              </w:rPr>
              <w:t xml:space="preserve">: 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тақырыпша, құралдар </w:t>
            </w:r>
            <w:r w:rsidRPr="000C7F02">
              <w:rPr>
                <w:sz w:val="28"/>
                <w:szCs w:val="28"/>
                <w:lang w:val="kk-KZ"/>
              </w:rPr>
              <w:t>панел</w:t>
            </w:r>
            <w:r w:rsidR="00547A9B" w:rsidRPr="000C7F02">
              <w:rPr>
                <w:sz w:val="28"/>
                <w:szCs w:val="28"/>
                <w:lang w:val="kk-KZ"/>
              </w:rPr>
              <w:t>і</w:t>
            </w:r>
            <w:r w:rsidRPr="000C7F02">
              <w:rPr>
                <w:sz w:val="28"/>
                <w:szCs w:val="28"/>
                <w:lang w:val="kk-KZ"/>
              </w:rPr>
              <w:t xml:space="preserve">, 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жұмыс алаңы 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9.2.1.6 </w:t>
            </w:r>
            <w:r w:rsidR="00547A9B" w:rsidRPr="000C7F02">
              <w:rPr>
                <w:sz w:val="28"/>
                <w:szCs w:val="28"/>
                <w:lang w:val="kk-KZ"/>
              </w:rPr>
              <w:t>«</w:t>
            </w:r>
            <w:r w:rsidR="0080361D" w:rsidRPr="000C7F02">
              <w:rPr>
                <w:sz w:val="28"/>
                <w:szCs w:val="28"/>
                <w:lang w:val="kk-KZ"/>
              </w:rPr>
              <w:t>Жетекші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» бағдарламасының мақсатын білу </w:t>
            </w:r>
          </w:p>
          <w:p w:rsidR="00F865FD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>9.2.1.7 Windows</w:t>
            </w:r>
            <w:r w:rsidR="000E70DC" w:rsidRPr="000C7F02">
              <w:rPr>
                <w:sz w:val="28"/>
                <w:szCs w:val="28"/>
                <w:lang w:val="kk-KZ"/>
              </w:rPr>
              <w:t xml:space="preserve"> (виндоус) </w:t>
            </w:r>
            <w:r w:rsidR="00F865FD" w:rsidRPr="000C7F02">
              <w:rPr>
                <w:sz w:val="28"/>
                <w:szCs w:val="28"/>
                <w:lang w:val="kk-KZ"/>
              </w:rPr>
              <w:t>-тағы файлдық құрылымдарды білу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9.2.1.8 </w:t>
            </w:r>
            <w:r w:rsidR="00547A9B" w:rsidRPr="000C7F02">
              <w:rPr>
                <w:sz w:val="28"/>
                <w:szCs w:val="28"/>
                <w:lang w:val="kk-KZ"/>
              </w:rPr>
              <w:t>компьютер жадының түрлері туралы түсінік болу: ішкі (оперативті) және сыртқы (ұзақ мерзімдік)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9.2.1.9 </w:t>
            </w:r>
            <w:r w:rsidR="00547A9B" w:rsidRPr="000C7F02">
              <w:rPr>
                <w:sz w:val="28"/>
                <w:szCs w:val="28"/>
                <w:lang w:val="kk-KZ"/>
              </w:rPr>
              <w:t>принтерді қосу және өшіру кезектілігін білу</w:t>
            </w:r>
          </w:p>
        </w:tc>
        <w:tc>
          <w:tcPr>
            <w:tcW w:w="1691" w:type="pct"/>
          </w:tcPr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lastRenderedPageBreak/>
              <w:t xml:space="preserve">10.2.1.1 </w:t>
            </w:r>
            <w:r w:rsidR="000B0DEA" w:rsidRPr="000C7F02">
              <w:rPr>
                <w:sz w:val="28"/>
                <w:szCs w:val="28"/>
                <w:lang w:val="kk-KZ"/>
              </w:rPr>
              <w:t xml:space="preserve">компьютердің негізгі құрылғыларының мақсатын мен қызметін білу 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10.2.1.2 </w:t>
            </w:r>
            <w:r w:rsidR="000B0DEA" w:rsidRPr="000C7F02">
              <w:rPr>
                <w:sz w:val="28"/>
                <w:szCs w:val="28"/>
                <w:lang w:val="kk-KZ"/>
              </w:rPr>
              <w:t xml:space="preserve">Windows </w:t>
            </w:r>
            <w:r w:rsidR="000E70DC" w:rsidRPr="000C7F02">
              <w:rPr>
                <w:sz w:val="28"/>
                <w:szCs w:val="28"/>
                <w:lang w:val="kk-KZ"/>
              </w:rPr>
              <w:t xml:space="preserve">(виндоус) </w:t>
            </w:r>
            <w:r w:rsidR="000B0DEA" w:rsidRPr="000C7F02">
              <w:rPr>
                <w:sz w:val="28"/>
                <w:szCs w:val="28"/>
                <w:lang w:val="kk-KZ"/>
              </w:rPr>
              <w:t xml:space="preserve">операциялық жүйесін (жұмыс үстелі, Windows </w:t>
            </w:r>
            <w:r w:rsidR="000E70DC" w:rsidRPr="000C7F02">
              <w:rPr>
                <w:sz w:val="28"/>
                <w:szCs w:val="28"/>
                <w:lang w:val="kk-KZ"/>
              </w:rPr>
              <w:t xml:space="preserve">(виндоус) </w:t>
            </w:r>
            <w:r w:rsidR="000B0DEA" w:rsidRPr="000C7F02">
              <w:rPr>
                <w:sz w:val="28"/>
                <w:szCs w:val="28"/>
                <w:lang w:val="kk-KZ"/>
              </w:rPr>
              <w:lastRenderedPageBreak/>
              <w:t xml:space="preserve">терезесінің негізгі элементтері) білу </w:t>
            </w:r>
          </w:p>
          <w:p w:rsidR="00547A9B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10.2.1.3 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Windows </w:t>
            </w:r>
            <w:r w:rsidR="000E70DC" w:rsidRPr="000C7F02">
              <w:rPr>
                <w:sz w:val="28"/>
                <w:szCs w:val="28"/>
                <w:lang w:val="kk-KZ"/>
              </w:rPr>
              <w:t xml:space="preserve">(виндоус) </w:t>
            </w:r>
            <w:r w:rsidR="00547A9B" w:rsidRPr="000C7F02">
              <w:rPr>
                <w:sz w:val="28"/>
                <w:szCs w:val="28"/>
                <w:lang w:val="kk-KZ"/>
              </w:rPr>
              <w:t>баптауын және файлдық құрылымын білу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10.2.1.4 </w:t>
            </w:r>
            <w:r w:rsidR="00547A9B" w:rsidRPr="000C7F02">
              <w:rPr>
                <w:sz w:val="28"/>
                <w:szCs w:val="28"/>
                <w:lang w:val="kk-KZ"/>
              </w:rPr>
              <w:t>«</w:t>
            </w:r>
            <w:r w:rsidR="00797A6C" w:rsidRPr="000C7F02">
              <w:rPr>
                <w:sz w:val="28"/>
                <w:szCs w:val="28"/>
                <w:lang w:val="kk-KZ"/>
              </w:rPr>
              <w:t>Жетекші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» бағдарламасының мақсатын білу 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10.2.1.5 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Windows </w:t>
            </w:r>
            <w:r w:rsidR="000E70DC" w:rsidRPr="000C7F02">
              <w:rPr>
                <w:sz w:val="28"/>
                <w:szCs w:val="28"/>
                <w:lang w:val="kk-KZ"/>
              </w:rPr>
              <w:t xml:space="preserve">(виндоус) 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ақпараттық жүйесін білу </w:t>
            </w:r>
          </w:p>
          <w:p w:rsidR="00547A9B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10.2.1.6 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Windows </w:t>
            </w:r>
            <w:r w:rsidR="000E70DC" w:rsidRPr="000C7F02">
              <w:rPr>
                <w:sz w:val="28"/>
                <w:szCs w:val="28"/>
                <w:lang w:val="kk-KZ"/>
              </w:rPr>
              <w:t xml:space="preserve">(виндоус) </w:t>
            </w:r>
            <w:r w:rsidR="00547A9B" w:rsidRPr="000C7F02">
              <w:rPr>
                <w:sz w:val="28"/>
                <w:szCs w:val="28"/>
                <w:lang w:val="kk-KZ"/>
              </w:rPr>
              <w:t>баптауын білу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10.2.1.7 </w:t>
            </w:r>
            <w:r w:rsidR="00547A9B" w:rsidRPr="000C7F02">
              <w:rPr>
                <w:sz w:val="28"/>
                <w:szCs w:val="28"/>
                <w:lang w:val="kk-KZ"/>
              </w:rPr>
              <w:t>«</w:t>
            </w:r>
            <w:r w:rsidR="00797A6C" w:rsidRPr="000C7F02">
              <w:rPr>
                <w:sz w:val="28"/>
                <w:szCs w:val="28"/>
                <w:lang w:val="kk-KZ"/>
              </w:rPr>
              <w:t>Кәрзеңке</w:t>
            </w:r>
            <w:r w:rsidR="00547A9B" w:rsidRPr="000C7F02">
              <w:rPr>
                <w:sz w:val="28"/>
                <w:szCs w:val="28"/>
                <w:lang w:val="kk-KZ"/>
              </w:rPr>
              <w:t xml:space="preserve">» таңбасының қызметін білу </w:t>
            </w:r>
          </w:p>
          <w:p w:rsidR="00547A9B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>10.2.1.8</w:t>
            </w:r>
            <w:r w:rsidR="00F35034" w:rsidRPr="000C7F02">
              <w:rPr>
                <w:sz w:val="28"/>
                <w:szCs w:val="28"/>
                <w:lang w:val="kk-KZ"/>
              </w:rPr>
              <w:t xml:space="preserve"> </w:t>
            </w:r>
            <w:r w:rsidR="00547A9B" w:rsidRPr="000C7F02">
              <w:rPr>
                <w:sz w:val="28"/>
                <w:szCs w:val="28"/>
                <w:lang w:val="kk-KZ"/>
              </w:rPr>
              <w:t>«Менің компьютерім» таңбасының қызметін білу</w:t>
            </w:r>
          </w:p>
          <w:p w:rsidR="00547A9B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10.2.1.9 </w:t>
            </w:r>
            <w:r w:rsidR="00547A9B" w:rsidRPr="000C7F02">
              <w:rPr>
                <w:sz w:val="28"/>
                <w:szCs w:val="28"/>
                <w:lang w:val="kk-KZ"/>
              </w:rPr>
              <w:t>компьютер жадының түрлерін атау ішкі (оперативті) және сыртқы (ұзақ мерзімдік): диск, флеш-картаны сипаттау</w:t>
            </w:r>
          </w:p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10.2.1.10 </w:t>
            </w:r>
            <w:r w:rsidR="00547A9B" w:rsidRPr="000C7F02">
              <w:rPr>
                <w:sz w:val="28"/>
                <w:szCs w:val="28"/>
                <w:lang w:val="kk-KZ"/>
              </w:rPr>
              <w:t>принтер</w:t>
            </w:r>
            <w:r w:rsidRPr="000C7F02">
              <w:rPr>
                <w:sz w:val="28"/>
                <w:szCs w:val="28"/>
                <w:lang w:val="kk-KZ"/>
              </w:rPr>
              <w:t>м</w:t>
            </w:r>
            <w:r w:rsidR="00547A9B" w:rsidRPr="000C7F02">
              <w:rPr>
                <w:sz w:val="28"/>
                <w:szCs w:val="28"/>
                <w:lang w:val="kk-KZ"/>
              </w:rPr>
              <w:t>ен</w:t>
            </w:r>
          </w:p>
          <w:p w:rsidR="00547A9B" w:rsidRPr="000C7F02" w:rsidRDefault="00547A9B" w:rsidP="00C72EF7">
            <w:pPr>
              <w:pStyle w:val="NESTableText"/>
              <w:ind w:left="0"/>
              <w:rPr>
                <w:sz w:val="28"/>
                <w:szCs w:val="28"/>
                <w:lang w:val="kk-KZ" w:eastAsia="en-GB"/>
              </w:rPr>
            </w:pPr>
            <w:r w:rsidRPr="000C7F02">
              <w:rPr>
                <w:sz w:val="28"/>
                <w:szCs w:val="28"/>
                <w:lang w:val="kk-KZ"/>
              </w:rPr>
              <w:t>жұмыс әрекетінің кезектілігін білу</w:t>
            </w:r>
          </w:p>
          <w:p w:rsidR="00547A9B" w:rsidRPr="000C7F02" w:rsidRDefault="00547A9B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</w:p>
        </w:tc>
      </w:tr>
      <w:tr w:rsidR="004651A5" w:rsidRPr="00421998" w:rsidTr="008B0A96">
        <w:trPr>
          <w:trHeight w:val="20"/>
        </w:trPr>
        <w:tc>
          <w:tcPr>
            <w:tcW w:w="881" w:type="pct"/>
          </w:tcPr>
          <w:p w:rsidR="004651A5" w:rsidRPr="000C7F02" w:rsidRDefault="00F865FD" w:rsidP="00C72EF7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en-GB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2.2 Компьютер желісі</w:t>
            </w:r>
          </w:p>
        </w:tc>
        <w:tc>
          <w:tcPr>
            <w:tcW w:w="1031" w:type="pct"/>
            <w:shd w:val="clear" w:color="auto" w:fill="auto"/>
          </w:tcPr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</w:rPr>
            </w:pPr>
          </w:p>
        </w:tc>
        <w:tc>
          <w:tcPr>
            <w:tcW w:w="1397" w:type="pct"/>
          </w:tcPr>
          <w:p w:rsidR="004651A5" w:rsidRPr="000C7F02" w:rsidRDefault="004651A5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91" w:type="pct"/>
          </w:tcPr>
          <w:p w:rsidR="004651A5" w:rsidRPr="000C7F02" w:rsidRDefault="004651A5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</w:rPr>
              <w:t xml:space="preserve">10.2.2.1 </w:t>
            </w:r>
            <w:r w:rsidR="00F865FD" w:rsidRPr="000C7F02">
              <w:rPr>
                <w:sz w:val="28"/>
                <w:szCs w:val="28"/>
                <w:lang w:val="kk-KZ"/>
              </w:rPr>
              <w:t>Ғаламдық</w:t>
            </w:r>
            <w:r w:rsidR="00F35034" w:rsidRPr="000C7F02">
              <w:rPr>
                <w:sz w:val="28"/>
                <w:szCs w:val="28"/>
                <w:lang w:val="kk-KZ"/>
              </w:rPr>
              <w:t xml:space="preserve"> </w:t>
            </w:r>
            <w:r w:rsidR="00F865FD" w:rsidRPr="000C7F02">
              <w:rPr>
                <w:sz w:val="28"/>
                <w:szCs w:val="28"/>
                <w:lang w:val="en-US"/>
              </w:rPr>
              <w:t>Internet</w:t>
            </w:r>
            <w:r w:rsidR="00F865FD" w:rsidRPr="000C7F02">
              <w:rPr>
                <w:sz w:val="28"/>
                <w:szCs w:val="28"/>
                <w:lang w:val="kk-KZ"/>
              </w:rPr>
              <w:t xml:space="preserve"> </w:t>
            </w:r>
            <w:r w:rsidR="000E70DC" w:rsidRPr="000C7F02">
              <w:rPr>
                <w:sz w:val="28"/>
                <w:szCs w:val="28"/>
                <w:lang w:val="kk-KZ"/>
              </w:rPr>
              <w:t xml:space="preserve">(интернет) </w:t>
            </w:r>
            <w:r w:rsidR="00F865FD" w:rsidRPr="000C7F02">
              <w:rPr>
                <w:sz w:val="28"/>
                <w:szCs w:val="28"/>
                <w:lang w:val="kk-KZ"/>
              </w:rPr>
              <w:t xml:space="preserve">желісі туралы түсінігі болу </w:t>
            </w:r>
          </w:p>
          <w:p w:rsidR="004651A5" w:rsidRPr="000C7F02" w:rsidRDefault="004651A5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10.2.2.2 </w:t>
            </w:r>
            <w:r w:rsidR="00F865FD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Internet </w:t>
            </w:r>
            <w:r w:rsidR="000E70DC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(интернет) </w:t>
            </w:r>
            <w:r w:rsidR="00F865FD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арқылы қарапайым сұраныстарды (бір сипаты бойынша) қолдана отыра керекті ақпаратты іздеу </w:t>
            </w:r>
          </w:p>
          <w:p w:rsidR="004651A5" w:rsidRPr="000C7F02" w:rsidRDefault="004651A5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kk-KZ"/>
              </w:rPr>
              <w:t>10.2.2.3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865FD" w:rsidRPr="000C7F0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қарапайым деңгейде сымсыз байланыс артықшылықтарын түсіндіру </w:t>
            </w:r>
          </w:p>
          <w:p w:rsidR="004651A5" w:rsidRPr="000C7F02" w:rsidRDefault="004651A5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10.2.2.4 </w:t>
            </w:r>
            <w:r w:rsidR="00F865FD" w:rsidRPr="000C7F02">
              <w:rPr>
                <w:rFonts w:ascii="Times New Roman" w:hAnsi="Times New Roman"/>
                <w:sz w:val="28"/>
                <w:szCs w:val="28"/>
                <w:lang w:val="ru-RU"/>
              </w:rPr>
              <w:t>компьютер желілері туралы түсініктің болуы</w:t>
            </w:r>
            <w:r w:rsidR="00F35034"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F311B1" w:rsidRPr="000C7F02" w:rsidRDefault="00F311B1" w:rsidP="00C72EF7">
      <w:pPr>
        <w:pStyle w:val="af2"/>
        <w:widowControl w:val="0"/>
        <w:tabs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A4105" w:rsidRPr="000C7F02" w:rsidRDefault="003A4105" w:rsidP="00C5682F">
      <w:pPr>
        <w:pStyle w:val="af2"/>
        <w:widowControl w:val="0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C7F02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6E7072" w:rsidRPr="000C7F02">
        <w:rPr>
          <w:rFonts w:ascii="Times New Roman" w:hAnsi="Times New Roman"/>
          <w:sz w:val="28"/>
          <w:szCs w:val="28"/>
          <w:lang w:val="kk-KZ"/>
        </w:rPr>
        <w:t xml:space="preserve">3-бөлім </w:t>
      </w:r>
      <w:r w:rsidR="00F311B1" w:rsidRPr="000C7F02">
        <w:rPr>
          <w:rFonts w:ascii="Times New Roman" w:hAnsi="Times New Roman"/>
          <w:sz w:val="28"/>
          <w:szCs w:val="28"/>
          <w:lang w:val="kk-KZ"/>
        </w:rPr>
        <w:t>«Денсаулық және қауіпсіздік</w:t>
      </w:r>
      <w:r w:rsidRPr="000C7F02">
        <w:rPr>
          <w:rFonts w:ascii="Times New Roman" w:hAnsi="Times New Roman"/>
          <w:sz w:val="28"/>
          <w:szCs w:val="28"/>
          <w:lang w:val="kk-KZ"/>
        </w:rPr>
        <w:t>»</w:t>
      </w:r>
      <w:r w:rsidR="00F311B1" w:rsidRPr="000C7F02">
        <w:rPr>
          <w:rFonts w:ascii="Times New Roman" w:hAnsi="Times New Roman"/>
          <w:sz w:val="28"/>
          <w:szCs w:val="28"/>
          <w:lang w:val="kk-KZ"/>
        </w:rPr>
        <w:t>:</w:t>
      </w:r>
    </w:p>
    <w:p w:rsidR="003A4105" w:rsidRPr="000C7F02" w:rsidRDefault="006E7072" w:rsidP="00C5682F">
      <w:pPr>
        <w:pStyle w:val="af2"/>
        <w:widowControl w:val="0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  <w:r w:rsidRPr="000C7F02">
        <w:rPr>
          <w:rFonts w:ascii="Times New Roman" w:hAnsi="Times New Roman"/>
          <w:sz w:val="28"/>
          <w:szCs w:val="28"/>
          <w:lang w:val="kk-KZ"/>
        </w:rPr>
        <w:t>3-</w:t>
      </w:r>
      <w:r w:rsidR="003A4105" w:rsidRPr="000C7F02">
        <w:rPr>
          <w:rFonts w:ascii="Times New Roman" w:hAnsi="Times New Roman"/>
          <w:sz w:val="28"/>
          <w:szCs w:val="28"/>
          <w:lang w:val="kk-KZ"/>
        </w:rPr>
        <w:t>кесте</w:t>
      </w:r>
    </w:p>
    <w:p w:rsidR="006E7072" w:rsidRPr="000C7F02" w:rsidRDefault="006E7072" w:rsidP="00C5682F">
      <w:pPr>
        <w:pStyle w:val="af2"/>
        <w:widowControl w:val="0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987"/>
        <w:gridCol w:w="2411"/>
        <w:gridCol w:w="3541"/>
      </w:tblGrid>
      <w:tr w:rsidR="00F865FD" w:rsidRPr="000C7F02" w:rsidTr="008B0A96">
        <w:tc>
          <w:tcPr>
            <w:tcW w:w="881" w:type="pct"/>
            <w:vMerge w:val="restart"/>
          </w:tcPr>
          <w:p w:rsidR="00F865FD" w:rsidRPr="000C7F02" w:rsidRDefault="00F865FD" w:rsidP="005460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Бөлімше</w:t>
            </w:r>
          </w:p>
        </w:tc>
        <w:tc>
          <w:tcPr>
            <w:tcW w:w="4119" w:type="pct"/>
            <w:gridSpan w:val="3"/>
          </w:tcPr>
          <w:p w:rsidR="00F865FD" w:rsidRPr="000C7F02" w:rsidRDefault="00F865FD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Оқыту мақсаттары</w:t>
            </w:r>
          </w:p>
        </w:tc>
      </w:tr>
      <w:tr w:rsidR="00F865FD" w:rsidRPr="000C7F02" w:rsidTr="008B0A96">
        <w:tc>
          <w:tcPr>
            <w:tcW w:w="881" w:type="pct"/>
            <w:vMerge/>
          </w:tcPr>
          <w:p w:rsidR="00F865FD" w:rsidRPr="000C7F02" w:rsidRDefault="00F865FD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031" w:type="pct"/>
            <w:shd w:val="clear" w:color="auto" w:fill="auto"/>
          </w:tcPr>
          <w:p w:rsidR="00F865FD" w:rsidRPr="000C7F02" w:rsidRDefault="00F865FD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8-сынып</w:t>
            </w:r>
          </w:p>
        </w:tc>
        <w:tc>
          <w:tcPr>
            <w:tcW w:w="1251" w:type="pct"/>
          </w:tcPr>
          <w:p w:rsidR="00F865FD" w:rsidRPr="000C7F02" w:rsidRDefault="00F865FD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9-сынып</w:t>
            </w:r>
          </w:p>
        </w:tc>
        <w:tc>
          <w:tcPr>
            <w:tcW w:w="1838" w:type="pct"/>
          </w:tcPr>
          <w:p w:rsidR="00F865FD" w:rsidRPr="000C7F02" w:rsidRDefault="00F865FD" w:rsidP="00C72E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4E75C4" w:rsidRPr="000C7F02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0C7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сынып </w:t>
            </w:r>
          </w:p>
        </w:tc>
      </w:tr>
      <w:tr w:rsidR="00F865FD" w:rsidRPr="006B67D4" w:rsidTr="008B0A96">
        <w:tc>
          <w:tcPr>
            <w:tcW w:w="881" w:type="pct"/>
          </w:tcPr>
          <w:p w:rsidR="004E75C4" w:rsidRPr="000C7F02" w:rsidRDefault="004E75C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 w:eastAsia="en-GB"/>
              </w:rPr>
              <w:t>3.1</w:t>
            </w:r>
          </w:p>
          <w:p w:rsidR="00F865FD" w:rsidRPr="000C7F02" w:rsidRDefault="004E75C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Қауіпсіздік </w:t>
            </w:r>
            <w:r w:rsidRPr="000C7F02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техникасы </w:t>
            </w:r>
          </w:p>
          <w:p w:rsidR="004E75C4" w:rsidRPr="000C7F02" w:rsidRDefault="004E75C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031" w:type="pct"/>
            <w:shd w:val="clear" w:color="auto" w:fill="auto"/>
          </w:tcPr>
          <w:p w:rsidR="004E75C4" w:rsidRPr="000C7F02" w:rsidRDefault="00F865FD" w:rsidP="00C72EF7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0C7F02">
              <w:rPr>
                <w:sz w:val="28"/>
                <w:szCs w:val="28"/>
                <w:lang w:val="ru-RU"/>
              </w:rPr>
              <w:lastRenderedPageBreak/>
              <w:t>8</w:t>
            </w:r>
            <w:r w:rsidRPr="000C7F02">
              <w:rPr>
                <w:sz w:val="28"/>
                <w:szCs w:val="28"/>
                <w:lang w:val="ru-RU" w:eastAsia="en-US"/>
              </w:rPr>
              <w:t xml:space="preserve">.3.1.1 </w:t>
            </w:r>
            <w:r w:rsidR="004E75C4" w:rsidRPr="000C7F02">
              <w:rPr>
                <w:sz w:val="28"/>
                <w:szCs w:val="28"/>
                <w:lang w:val="ru-RU" w:eastAsia="en-US"/>
              </w:rPr>
              <w:t xml:space="preserve">компьютерлік </w:t>
            </w:r>
            <w:r w:rsidR="004E75C4" w:rsidRPr="000C7F02">
              <w:rPr>
                <w:sz w:val="28"/>
                <w:szCs w:val="28"/>
                <w:lang w:val="ru-RU" w:eastAsia="en-US"/>
              </w:rPr>
              <w:lastRenderedPageBreak/>
              <w:t xml:space="preserve">сыныптағы </w:t>
            </w:r>
            <w:r w:rsidR="00D15501" w:rsidRPr="000C7F02">
              <w:rPr>
                <w:sz w:val="28"/>
                <w:szCs w:val="28"/>
                <w:lang w:val="ru-RU" w:eastAsia="en-US"/>
              </w:rPr>
              <w:t xml:space="preserve">тәртіп </w:t>
            </w:r>
            <w:r w:rsidR="004E75C4" w:rsidRPr="000C7F02">
              <w:rPr>
                <w:sz w:val="28"/>
                <w:szCs w:val="28"/>
                <w:lang w:val="kk-KZ" w:eastAsia="en-US"/>
              </w:rPr>
              <w:t>ережелерін білу</w:t>
            </w:r>
          </w:p>
          <w:p w:rsidR="004E75C4" w:rsidRPr="000C7F02" w:rsidRDefault="00F865FD" w:rsidP="00C72EF7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0C7F02">
              <w:rPr>
                <w:sz w:val="28"/>
                <w:szCs w:val="28"/>
                <w:lang w:val="ru-RU"/>
              </w:rPr>
              <w:t>8</w:t>
            </w:r>
            <w:r w:rsidRPr="000C7F02">
              <w:rPr>
                <w:sz w:val="28"/>
                <w:szCs w:val="28"/>
                <w:lang w:val="ru-RU" w:eastAsia="en-US"/>
              </w:rPr>
              <w:t xml:space="preserve">.3.1.2 </w:t>
            </w:r>
            <w:r w:rsidR="004E75C4" w:rsidRPr="000C7F02">
              <w:rPr>
                <w:sz w:val="28"/>
                <w:szCs w:val="28"/>
                <w:lang w:val="ru-RU" w:eastAsia="en-US"/>
              </w:rPr>
              <w:t>дербес компьютермен жұмыс істеу кезінде қауіпсіздік техникасы талаптарын білу</w:t>
            </w:r>
          </w:p>
          <w:p w:rsidR="00F865FD" w:rsidRPr="000C7F02" w:rsidRDefault="00F865FD" w:rsidP="00C72EF7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0C7F02">
              <w:rPr>
                <w:sz w:val="28"/>
                <w:szCs w:val="28"/>
                <w:lang w:val="ru-RU"/>
              </w:rPr>
              <w:t>8</w:t>
            </w:r>
            <w:r w:rsidRPr="000C7F02">
              <w:rPr>
                <w:sz w:val="28"/>
                <w:szCs w:val="28"/>
                <w:lang w:val="ru-RU" w:eastAsia="en-US"/>
              </w:rPr>
              <w:t xml:space="preserve">.3.1.3 </w:t>
            </w:r>
            <w:r w:rsidR="004E75C4" w:rsidRPr="000C7F02">
              <w:rPr>
                <w:sz w:val="28"/>
                <w:szCs w:val="28"/>
                <w:lang w:val="ru-RU"/>
              </w:rPr>
              <w:t>к</w:t>
            </w:r>
            <w:r w:rsidR="004E75C4" w:rsidRPr="000C7F02">
              <w:rPr>
                <w:sz w:val="28"/>
                <w:szCs w:val="28"/>
                <w:lang w:val="ru-RU" w:eastAsia="en-US"/>
              </w:rPr>
              <w:t>өз</w:t>
            </w:r>
            <w:r w:rsidR="004E75C4" w:rsidRPr="000C7F02">
              <w:rPr>
                <w:sz w:val="28"/>
                <w:szCs w:val="28"/>
                <w:lang w:val="ru-RU"/>
              </w:rPr>
              <w:t>дің шаршауының алдын алу мақсатында</w:t>
            </w:r>
            <w:r w:rsidR="00F35034" w:rsidRPr="000C7F02">
              <w:rPr>
                <w:sz w:val="28"/>
                <w:szCs w:val="28"/>
                <w:lang w:val="ru-RU"/>
              </w:rPr>
              <w:t xml:space="preserve"> </w:t>
            </w:r>
            <w:r w:rsidR="004E75C4" w:rsidRPr="000C7F02">
              <w:rPr>
                <w:sz w:val="28"/>
                <w:szCs w:val="28"/>
                <w:lang w:val="ru-RU"/>
              </w:rPr>
              <w:t>жаттығулар орындау</w:t>
            </w:r>
            <w:r w:rsidR="004E75C4" w:rsidRPr="000C7F02">
              <w:rPr>
                <w:sz w:val="28"/>
                <w:szCs w:val="28"/>
                <w:lang w:val="ru-RU" w:eastAsia="en-US"/>
              </w:rPr>
              <w:t xml:space="preserve"> </w:t>
            </w:r>
          </w:p>
          <w:p w:rsidR="00F865FD" w:rsidRPr="000C7F02" w:rsidRDefault="00F865FD" w:rsidP="00C72EF7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0C7F02">
              <w:rPr>
                <w:sz w:val="28"/>
                <w:szCs w:val="28"/>
                <w:lang w:val="ru-RU"/>
              </w:rPr>
              <w:t>8.3.1.4</w:t>
            </w:r>
            <w:r w:rsidR="00CA176C" w:rsidRPr="000C7F02">
              <w:rPr>
                <w:sz w:val="28"/>
                <w:szCs w:val="28"/>
                <w:lang w:val="ru-RU"/>
              </w:rPr>
              <w:t xml:space="preserve"> статикалық шаршауды алу бойынша жаттығулар орындау</w:t>
            </w:r>
          </w:p>
        </w:tc>
        <w:tc>
          <w:tcPr>
            <w:tcW w:w="1251" w:type="pct"/>
          </w:tcPr>
          <w:p w:rsidR="004E75C4" w:rsidRPr="000C7F02" w:rsidRDefault="00F865FD" w:rsidP="00C72EF7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0C7F02">
              <w:rPr>
                <w:sz w:val="28"/>
                <w:szCs w:val="28"/>
                <w:lang w:val="ru-RU"/>
              </w:rPr>
              <w:lastRenderedPageBreak/>
              <w:t>9</w:t>
            </w:r>
            <w:r w:rsidRPr="000C7F02">
              <w:rPr>
                <w:sz w:val="28"/>
                <w:szCs w:val="28"/>
                <w:lang w:val="ru-RU" w:eastAsia="en-US"/>
              </w:rPr>
              <w:t xml:space="preserve">.3.1.1 </w:t>
            </w:r>
            <w:r w:rsidR="004E75C4" w:rsidRPr="000C7F02">
              <w:rPr>
                <w:sz w:val="28"/>
                <w:szCs w:val="28"/>
                <w:lang w:val="ru-RU" w:eastAsia="en-US"/>
              </w:rPr>
              <w:t xml:space="preserve">дербес компьютермен </w:t>
            </w:r>
            <w:r w:rsidR="004E75C4" w:rsidRPr="000C7F02">
              <w:rPr>
                <w:sz w:val="28"/>
                <w:szCs w:val="28"/>
                <w:lang w:val="ru-RU" w:eastAsia="en-US"/>
              </w:rPr>
              <w:lastRenderedPageBreak/>
              <w:t>жұмыс істеу барысында қауіпсіздік техникасы талаптарын орындау</w:t>
            </w:r>
          </w:p>
          <w:p w:rsidR="004E75C4" w:rsidRPr="000C7F02" w:rsidRDefault="00F865FD" w:rsidP="00C72EF7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0C7F02">
              <w:rPr>
                <w:sz w:val="28"/>
                <w:szCs w:val="28"/>
                <w:lang w:val="ru-RU"/>
              </w:rPr>
              <w:t>9</w:t>
            </w:r>
            <w:r w:rsidRPr="000C7F02">
              <w:rPr>
                <w:sz w:val="28"/>
                <w:szCs w:val="28"/>
                <w:lang w:val="ru-RU" w:eastAsia="en-US"/>
              </w:rPr>
              <w:t xml:space="preserve">.3.1.2 </w:t>
            </w:r>
            <w:r w:rsidR="004E75C4" w:rsidRPr="000C7F02">
              <w:rPr>
                <w:sz w:val="28"/>
                <w:szCs w:val="28"/>
                <w:lang w:val="ru-RU" w:eastAsia="en-US"/>
              </w:rPr>
              <w:t>компьютермен жұмыс орнын ұйымдастыра алу (ыңғайлылық және тиімділік үшін)</w:t>
            </w:r>
          </w:p>
          <w:p w:rsidR="00F865FD" w:rsidRPr="000C7F02" w:rsidRDefault="00F865FD" w:rsidP="00C72EF7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0C7F02">
              <w:rPr>
                <w:sz w:val="28"/>
                <w:szCs w:val="28"/>
                <w:lang w:val="ru-RU"/>
              </w:rPr>
              <w:t>9</w:t>
            </w:r>
            <w:r w:rsidRPr="000C7F02">
              <w:rPr>
                <w:sz w:val="28"/>
                <w:szCs w:val="28"/>
                <w:lang w:val="ru-RU" w:eastAsia="en-US"/>
              </w:rPr>
              <w:t xml:space="preserve">.3.1.3 </w:t>
            </w:r>
            <w:r w:rsidR="004E75C4" w:rsidRPr="000C7F02">
              <w:rPr>
                <w:sz w:val="28"/>
                <w:szCs w:val="28"/>
                <w:lang w:val="ru-RU"/>
              </w:rPr>
              <w:t>к</w:t>
            </w:r>
            <w:r w:rsidR="004E75C4" w:rsidRPr="000C7F02">
              <w:rPr>
                <w:sz w:val="28"/>
                <w:szCs w:val="28"/>
                <w:lang w:val="ru-RU" w:eastAsia="en-US"/>
              </w:rPr>
              <w:t>өз</w:t>
            </w:r>
            <w:r w:rsidR="004E75C4" w:rsidRPr="000C7F02">
              <w:rPr>
                <w:sz w:val="28"/>
                <w:szCs w:val="28"/>
                <w:lang w:val="ru-RU"/>
              </w:rPr>
              <w:t>дің шаршауының алдын алу мақсатында</w:t>
            </w:r>
            <w:r w:rsidR="00F35034" w:rsidRPr="000C7F02">
              <w:rPr>
                <w:sz w:val="28"/>
                <w:szCs w:val="28"/>
                <w:lang w:val="ru-RU"/>
              </w:rPr>
              <w:t xml:space="preserve"> </w:t>
            </w:r>
            <w:r w:rsidR="004E75C4" w:rsidRPr="000C7F02">
              <w:rPr>
                <w:sz w:val="28"/>
                <w:szCs w:val="28"/>
                <w:lang w:val="ru-RU"/>
              </w:rPr>
              <w:t>жаттығулар орындау</w:t>
            </w:r>
          </w:p>
          <w:p w:rsidR="00F865FD" w:rsidRPr="000C7F02" w:rsidRDefault="00F865FD" w:rsidP="00C72EF7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0C7F02">
              <w:rPr>
                <w:sz w:val="28"/>
                <w:szCs w:val="28"/>
                <w:lang w:val="ru-RU"/>
              </w:rPr>
              <w:t>9.3.1.4</w:t>
            </w:r>
            <w:r w:rsidR="004E75C4" w:rsidRPr="000C7F02">
              <w:rPr>
                <w:sz w:val="28"/>
                <w:szCs w:val="28"/>
                <w:lang w:val="ru-RU"/>
              </w:rPr>
              <w:t xml:space="preserve"> статикалық шаршауды алу бойынша жаттығулар орындау </w:t>
            </w:r>
          </w:p>
        </w:tc>
        <w:tc>
          <w:tcPr>
            <w:tcW w:w="1838" w:type="pct"/>
          </w:tcPr>
          <w:p w:rsidR="00F865FD" w:rsidRPr="000C7F02" w:rsidRDefault="00F865FD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</w:rPr>
              <w:lastRenderedPageBreak/>
              <w:t xml:space="preserve">10.3.1.1 </w:t>
            </w:r>
            <w:r w:rsidR="004E75C4" w:rsidRPr="000C7F02">
              <w:rPr>
                <w:sz w:val="28"/>
                <w:szCs w:val="28"/>
              </w:rPr>
              <w:t xml:space="preserve">дербес компьютермен жұмыс </w:t>
            </w:r>
            <w:r w:rsidR="004E75C4" w:rsidRPr="000C7F02">
              <w:rPr>
                <w:sz w:val="28"/>
                <w:szCs w:val="28"/>
              </w:rPr>
              <w:lastRenderedPageBreak/>
              <w:t xml:space="preserve">істеу барысында қауіпсіздік техникасы талаптарын орындау </w:t>
            </w:r>
          </w:p>
          <w:p w:rsidR="004E75C4" w:rsidRPr="000C7F02" w:rsidRDefault="00F865FD" w:rsidP="00C72EF7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 xml:space="preserve">10.3.1.2 </w:t>
            </w:r>
            <w:r w:rsidR="004E75C4" w:rsidRPr="000C7F02">
              <w:rPr>
                <w:sz w:val="28"/>
                <w:szCs w:val="28"/>
                <w:lang w:val="kk-KZ"/>
              </w:rPr>
              <w:t>к</w:t>
            </w:r>
            <w:r w:rsidR="004E75C4" w:rsidRPr="000C7F02">
              <w:rPr>
                <w:sz w:val="28"/>
                <w:szCs w:val="28"/>
                <w:lang w:val="kk-KZ" w:eastAsia="en-US"/>
              </w:rPr>
              <w:t>өз</w:t>
            </w:r>
            <w:r w:rsidR="004E75C4" w:rsidRPr="000C7F02">
              <w:rPr>
                <w:sz w:val="28"/>
                <w:szCs w:val="28"/>
                <w:lang w:val="kk-KZ"/>
              </w:rPr>
              <w:t>дің шаршауының алдын алу мақсатында</w:t>
            </w:r>
            <w:r w:rsidR="00F35034" w:rsidRPr="000C7F02">
              <w:rPr>
                <w:sz w:val="28"/>
                <w:szCs w:val="28"/>
                <w:lang w:val="kk-KZ"/>
              </w:rPr>
              <w:t xml:space="preserve"> </w:t>
            </w:r>
            <w:r w:rsidR="004E75C4" w:rsidRPr="000C7F02">
              <w:rPr>
                <w:sz w:val="28"/>
                <w:szCs w:val="28"/>
                <w:lang w:val="kk-KZ"/>
              </w:rPr>
              <w:t xml:space="preserve">жаттығулар орындау </w:t>
            </w:r>
          </w:p>
          <w:p w:rsidR="00F865FD" w:rsidRPr="000C7F02" w:rsidRDefault="00F865FD" w:rsidP="00C72EF7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 w:eastAsia="en-US"/>
              </w:rPr>
            </w:pPr>
            <w:r w:rsidRPr="000C7F02">
              <w:rPr>
                <w:sz w:val="28"/>
                <w:szCs w:val="28"/>
                <w:lang w:val="ru-RU"/>
              </w:rPr>
              <w:t>9.3.1.3</w:t>
            </w:r>
            <w:r w:rsidRPr="000C7F02">
              <w:rPr>
                <w:sz w:val="28"/>
                <w:szCs w:val="28"/>
                <w:lang w:val="kk-KZ"/>
              </w:rPr>
              <w:t xml:space="preserve"> </w:t>
            </w:r>
            <w:r w:rsidR="004E75C4" w:rsidRPr="000C7F02">
              <w:rPr>
                <w:sz w:val="28"/>
                <w:szCs w:val="28"/>
                <w:lang w:val="ru-RU"/>
              </w:rPr>
              <w:t>статикалық шаршауды алу бойынша жаттығулар орындау</w:t>
            </w:r>
          </w:p>
          <w:p w:rsidR="00F865FD" w:rsidRPr="000C7F02" w:rsidRDefault="00F865FD" w:rsidP="00C72EF7">
            <w:pPr>
              <w:pStyle w:val="NESTableText"/>
              <w:ind w:left="0"/>
              <w:rPr>
                <w:sz w:val="28"/>
                <w:szCs w:val="28"/>
              </w:rPr>
            </w:pPr>
            <w:r w:rsidRPr="000C7F02">
              <w:rPr>
                <w:sz w:val="28"/>
                <w:szCs w:val="28"/>
              </w:rPr>
              <w:t>10</w:t>
            </w:r>
            <w:r w:rsidRPr="000C7F02">
              <w:rPr>
                <w:sz w:val="28"/>
                <w:szCs w:val="28"/>
                <w:lang w:val="kk-KZ"/>
              </w:rPr>
              <w:t xml:space="preserve">.3.1.4 </w:t>
            </w:r>
            <w:r w:rsidR="004E75C4" w:rsidRPr="000C7F02">
              <w:rPr>
                <w:sz w:val="28"/>
                <w:szCs w:val="28"/>
                <w:lang w:val="kk-KZ"/>
              </w:rPr>
              <w:t xml:space="preserve">әртүрлі электрондық құрылғылардың адам ағзасына әсері мысалдарын білу </w:t>
            </w:r>
          </w:p>
        </w:tc>
      </w:tr>
      <w:tr w:rsidR="00F865FD" w:rsidRPr="00421998" w:rsidTr="008B0A96">
        <w:tc>
          <w:tcPr>
            <w:tcW w:w="881" w:type="pct"/>
          </w:tcPr>
          <w:p w:rsidR="00F865FD" w:rsidRPr="000C7F02" w:rsidRDefault="004E75C4" w:rsidP="00C72E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0C7F02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3.2 Ақпараттық және онлайн қауіпсіздігі</w:t>
            </w:r>
          </w:p>
        </w:tc>
        <w:tc>
          <w:tcPr>
            <w:tcW w:w="1031" w:type="pct"/>
            <w:shd w:val="clear" w:color="auto" w:fill="auto"/>
          </w:tcPr>
          <w:p w:rsidR="00F865FD" w:rsidRPr="000C7F02" w:rsidRDefault="00F865FD" w:rsidP="00C72EF7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 w:rsidRPr="000C7F02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251" w:type="pct"/>
          </w:tcPr>
          <w:p w:rsidR="00F865FD" w:rsidRPr="000C7F02" w:rsidRDefault="00F865FD" w:rsidP="00C72EF7">
            <w:pPr>
              <w:pStyle w:val="ac"/>
              <w:widowControl w:val="0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</w:p>
        </w:tc>
        <w:tc>
          <w:tcPr>
            <w:tcW w:w="1838" w:type="pct"/>
          </w:tcPr>
          <w:p w:rsidR="00F865FD" w:rsidRPr="000C7F02" w:rsidRDefault="00F865FD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>10.3.2.1 компьютер</w:t>
            </w:r>
            <w:r w:rsidR="008C3757" w:rsidRPr="000C7F02">
              <w:rPr>
                <w:sz w:val="28"/>
                <w:szCs w:val="28"/>
                <w:lang w:val="kk-KZ"/>
              </w:rPr>
              <w:t>ді зиянды бағдарламалардан қорғаутуралы түсініктің болуы</w:t>
            </w:r>
          </w:p>
          <w:p w:rsidR="00F865FD" w:rsidRPr="000C7F02" w:rsidRDefault="00F865FD" w:rsidP="00C72EF7">
            <w:pPr>
              <w:pStyle w:val="NESTableText"/>
              <w:ind w:left="0"/>
              <w:rPr>
                <w:sz w:val="28"/>
                <w:szCs w:val="28"/>
                <w:lang w:val="kk-KZ"/>
              </w:rPr>
            </w:pPr>
            <w:r w:rsidRPr="000C7F02">
              <w:rPr>
                <w:sz w:val="28"/>
                <w:szCs w:val="28"/>
                <w:lang w:val="kk-KZ"/>
              </w:rPr>
              <w:t>10.3.2.2</w:t>
            </w:r>
            <w:r w:rsidR="008C3757" w:rsidRPr="000C7F02">
              <w:rPr>
                <w:sz w:val="28"/>
                <w:szCs w:val="28"/>
                <w:lang w:val="kk-KZ"/>
              </w:rPr>
              <w:t xml:space="preserve"> вирусқа қарсы бағдарламалар туралы түсініктің болуы </w:t>
            </w:r>
          </w:p>
        </w:tc>
      </w:tr>
    </w:tbl>
    <w:p w:rsidR="00F865FD" w:rsidRPr="000C7F02" w:rsidRDefault="00F865FD" w:rsidP="00C72EF7">
      <w:pPr>
        <w:pStyle w:val="af2"/>
        <w:widowControl w:val="0"/>
        <w:tabs>
          <w:tab w:val="left" w:pos="993"/>
          <w:tab w:val="left" w:pos="1134"/>
        </w:tabs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992C20" w:rsidRDefault="00992C20" w:rsidP="000C7F02">
      <w:pPr>
        <w:widowControl/>
        <w:tabs>
          <w:tab w:val="left" w:pos="0"/>
        </w:tabs>
        <w:suppressAutoHyphens/>
        <w:spacing w:line="240" w:lineRule="auto"/>
        <w:ind w:firstLine="709"/>
        <w:jc w:val="both"/>
        <w:rPr>
          <w:color w:val="000000"/>
          <w:spacing w:val="2"/>
          <w:sz w:val="28"/>
          <w:szCs w:val="28"/>
          <w:lang w:val="kk-KZ"/>
        </w:rPr>
      </w:pPr>
      <w:r w:rsidRPr="000C7F02">
        <w:rPr>
          <w:rFonts w:ascii="Times New Roman" w:hAnsi="Times New Roman"/>
          <w:sz w:val="28"/>
          <w:szCs w:val="28"/>
          <w:lang w:val="kk-KZ"/>
        </w:rPr>
        <w:t>28</w:t>
      </w:r>
      <w:r w:rsidR="003F0176" w:rsidRPr="000C7F02">
        <w:rPr>
          <w:rFonts w:ascii="Times New Roman" w:hAnsi="Times New Roman"/>
          <w:sz w:val="28"/>
          <w:szCs w:val="28"/>
          <w:lang w:val="kk-KZ"/>
        </w:rPr>
        <w:t xml:space="preserve">. Осы </w:t>
      </w:r>
      <w:r w:rsidR="00FE5D34">
        <w:rPr>
          <w:rFonts w:ascii="Times New Roman" w:hAnsi="Times New Roman"/>
          <w:sz w:val="28"/>
          <w:szCs w:val="28"/>
          <w:lang w:val="kk-KZ"/>
        </w:rPr>
        <w:t>Бағдарлама</w:t>
      </w:r>
      <w:r w:rsidR="003F0176" w:rsidRPr="000C7F0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7F02" w:rsidRPr="000C7F02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>жеңіл ақыл-ой кемістігі бар білім алушыларға арналған 8-10</w:t>
      </w:r>
      <w:r w:rsidR="000C7F02" w:rsidRPr="000C7F02">
        <w:rPr>
          <w:rFonts w:ascii="Times New Roman" w:eastAsia="Segoe UI" w:hAnsi="Times New Roman"/>
          <w:bCs/>
          <w:kern w:val="1"/>
          <w:sz w:val="28"/>
          <w:szCs w:val="28"/>
          <w:lang w:val="kk-KZ" w:eastAsia="ru-RU"/>
        </w:rPr>
        <w:t xml:space="preserve"> сыныптардағы</w:t>
      </w:r>
      <w:r w:rsidR="000C7F02" w:rsidRPr="000C7F02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 «Информатика» пәнінен </w:t>
      </w:r>
      <w:r w:rsidR="000C7F02" w:rsidRPr="000C7F02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="000C7F02" w:rsidRPr="000C7F02">
        <w:rPr>
          <w:rFonts w:ascii="Times New Roman" w:eastAsia="Segoe UI" w:hAnsi="Times New Roman"/>
          <w:kern w:val="2"/>
          <w:sz w:val="28"/>
          <w:szCs w:val="28"/>
          <w:lang w:val="kk-KZ" w:eastAsia="ar-SA"/>
        </w:rPr>
        <w:t xml:space="preserve">үлгілік оқу </w:t>
      </w:r>
      <w:r w:rsidR="003F0176" w:rsidRPr="000C7F0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бағдарламасының ұзақ мерзімді жоспары</w:t>
      </w:r>
      <w:r w:rsidR="00FE5D3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FE5D34" w:rsidRPr="00FE5D3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негізінде осы Бағдарламаның қосымшасына сәйкес жүзеге асырылады. Ұзақ мерзімді жоспарда барлық сынып бойынша әр бөлімде қамтылатын оқу мақсаттарының көлемі белгіленген.</w:t>
      </w:r>
    </w:p>
    <w:p w:rsidR="00992C20" w:rsidRDefault="00992C20" w:rsidP="000C7F02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kk-KZ"/>
        </w:rPr>
      </w:pPr>
      <w:r>
        <w:rPr>
          <w:color w:val="000000"/>
          <w:spacing w:val="2"/>
          <w:sz w:val="28"/>
          <w:szCs w:val="28"/>
          <w:lang w:val="kk-KZ"/>
        </w:rPr>
        <w:t>29</w:t>
      </w:r>
      <w:r w:rsidR="003F0176" w:rsidRPr="00E76984">
        <w:rPr>
          <w:spacing w:val="2"/>
          <w:sz w:val="28"/>
          <w:szCs w:val="28"/>
          <w:lang w:val="kk-KZ"/>
        </w:rPr>
        <w:t>. Бөлімдер мен тақырыптар бойынша сағат сандарын бөлу мұғалімнің еркіне қалдырылады.</w:t>
      </w:r>
      <w:r w:rsidR="000C7F02">
        <w:rPr>
          <w:spacing w:val="2"/>
          <w:sz w:val="28"/>
          <w:szCs w:val="28"/>
          <w:lang w:val="kk-KZ"/>
        </w:rPr>
        <w:t xml:space="preserve"> </w:t>
      </w:r>
      <w:r>
        <w:rPr>
          <w:lang w:val="kk-KZ"/>
        </w:rPr>
        <w:br w:type="page"/>
      </w:r>
    </w:p>
    <w:p w:rsidR="00992C20" w:rsidRPr="000E6EFB" w:rsidRDefault="003211EA" w:rsidP="00992C20">
      <w:pPr>
        <w:spacing w:line="240" w:lineRule="auto"/>
        <w:ind w:left="5670"/>
        <w:rPr>
          <w:rFonts w:ascii="Times New Roman" w:hAnsi="Times New Roman"/>
          <w:sz w:val="24"/>
          <w:lang w:val="kk-KZ"/>
        </w:rPr>
      </w:pPr>
      <w:r w:rsidRPr="000E6EFB">
        <w:rPr>
          <w:rFonts w:ascii="Times New Roman" w:hAnsi="Times New Roman"/>
          <w:sz w:val="24"/>
          <w:lang w:val="kk-KZ"/>
        </w:rPr>
        <w:lastRenderedPageBreak/>
        <w:t xml:space="preserve">Жеңіл ақыл-ойы кемістігі бар білім алушыларға арналған </w:t>
      </w:r>
    </w:p>
    <w:p w:rsidR="00C5682F" w:rsidRPr="000E6EFB" w:rsidRDefault="003211EA" w:rsidP="00992C20">
      <w:pPr>
        <w:spacing w:line="240" w:lineRule="auto"/>
        <w:ind w:left="5670"/>
        <w:rPr>
          <w:rFonts w:ascii="Times New Roman" w:hAnsi="Times New Roman"/>
          <w:bCs/>
          <w:kern w:val="28"/>
          <w:sz w:val="24"/>
          <w:lang w:val="kk-KZ"/>
        </w:rPr>
      </w:pPr>
      <w:r w:rsidRPr="000E6EFB">
        <w:rPr>
          <w:rFonts w:ascii="Times New Roman" w:hAnsi="Times New Roman"/>
          <w:sz w:val="24"/>
          <w:lang w:val="kk-KZ"/>
        </w:rPr>
        <w:t xml:space="preserve">8-10 </w:t>
      </w:r>
      <w:r w:rsidR="00546013" w:rsidRPr="000E6EFB">
        <w:rPr>
          <w:rFonts w:ascii="Times New Roman" w:hAnsi="Times New Roman"/>
          <w:sz w:val="24"/>
          <w:lang w:val="kk-KZ"/>
        </w:rPr>
        <w:t>сыныптардағы</w:t>
      </w:r>
      <w:r w:rsidR="00992C20" w:rsidRPr="000E6EFB">
        <w:rPr>
          <w:rFonts w:ascii="Times New Roman" w:hAnsi="Times New Roman"/>
          <w:sz w:val="24"/>
          <w:lang w:val="kk-KZ"/>
        </w:rPr>
        <w:t xml:space="preserve"> </w:t>
      </w:r>
      <w:r w:rsidRPr="000E6EFB">
        <w:rPr>
          <w:rFonts w:ascii="Times New Roman" w:hAnsi="Times New Roman"/>
          <w:sz w:val="24"/>
          <w:lang w:val="kk-KZ"/>
        </w:rPr>
        <w:t>«Информатика» пәнінен жаңартылғн мазмұндағы оқу бағдарламасына қосымша</w:t>
      </w:r>
    </w:p>
    <w:p w:rsidR="00C5682F" w:rsidRPr="000E6EFB" w:rsidRDefault="00C5682F" w:rsidP="00C5682F">
      <w:pPr>
        <w:widowControl/>
        <w:tabs>
          <w:tab w:val="left" w:pos="0"/>
        </w:tabs>
        <w:suppressAutoHyphens/>
        <w:spacing w:line="240" w:lineRule="auto"/>
        <w:jc w:val="right"/>
        <w:rPr>
          <w:rFonts w:ascii="Times New Roman" w:eastAsia="Segoe UI" w:hAnsi="Times New Roman" w:cs="Tahoma"/>
          <w:kern w:val="1"/>
          <w:sz w:val="24"/>
          <w:lang w:val="kk-KZ" w:eastAsia="ru-RU"/>
        </w:rPr>
      </w:pPr>
    </w:p>
    <w:p w:rsidR="00992C20" w:rsidRPr="000E6EFB" w:rsidRDefault="00992C20" w:rsidP="00C5682F">
      <w:pPr>
        <w:widowControl/>
        <w:tabs>
          <w:tab w:val="left" w:pos="0"/>
        </w:tabs>
        <w:suppressAutoHyphens/>
        <w:spacing w:line="240" w:lineRule="auto"/>
        <w:jc w:val="right"/>
        <w:rPr>
          <w:rFonts w:ascii="Times New Roman" w:eastAsia="Segoe UI" w:hAnsi="Times New Roman" w:cs="Tahoma"/>
          <w:kern w:val="1"/>
          <w:sz w:val="24"/>
          <w:lang w:val="kk-KZ" w:eastAsia="ru-RU"/>
        </w:rPr>
      </w:pPr>
    </w:p>
    <w:p w:rsidR="003F2AE4" w:rsidRPr="000E6EFB" w:rsidRDefault="003F2AE4" w:rsidP="00C72EF7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 w:cs="Tahoma"/>
          <w:kern w:val="1"/>
          <w:sz w:val="24"/>
          <w:lang w:val="kk-KZ" w:eastAsia="ru-RU"/>
        </w:rPr>
      </w:pPr>
      <w:r w:rsidRPr="000E6EFB">
        <w:rPr>
          <w:rFonts w:ascii="Times New Roman" w:eastAsia="Segoe UI" w:hAnsi="Times New Roman" w:cs="Tahoma"/>
          <w:kern w:val="1"/>
          <w:sz w:val="24"/>
          <w:lang w:val="kk-KZ" w:eastAsia="ru-RU"/>
        </w:rPr>
        <w:t xml:space="preserve">Жеңіл ақыл-ой кемістігі бар білім алушыларға арналған </w:t>
      </w:r>
    </w:p>
    <w:p w:rsidR="003F2AE4" w:rsidRPr="000E6EFB" w:rsidRDefault="003F2AE4" w:rsidP="00C72EF7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 w:cs="Tahoma"/>
          <w:b/>
          <w:kern w:val="1"/>
          <w:sz w:val="24"/>
          <w:lang w:val="kk-KZ" w:eastAsia="ru-RU"/>
        </w:rPr>
      </w:pPr>
      <w:r w:rsidRPr="000E6EFB">
        <w:rPr>
          <w:rFonts w:ascii="Times New Roman" w:eastAsia="Segoe UI" w:hAnsi="Times New Roman" w:cs="Tahoma"/>
          <w:kern w:val="1"/>
          <w:sz w:val="24"/>
          <w:lang w:val="kk-KZ" w:eastAsia="ru-RU"/>
        </w:rPr>
        <w:t>8-10</w:t>
      </w:r>
      <w:r w:rsidR="00EA40D2" w:rsidRPr="000E6EFB">
        <w:rPr>
          <w:rFonts w:ascii="Times New Roman" w:eastAsia="Segoe UI" w:hAnsi="Times New Roman" w:cs="Tahoma"/>
          <w:bCs/>
          <w:kern w:val="1"/>
          <w:sz w:val="24"/>
          <w:lang w:val="kk-KZ" w:eastAsia="ru-RU"/>
        </w:rPr>
        <w:t xml:space="preserve"> </w:t>
      </w:r>
      <w:r w:rsidR="00546013" w:rsidRPr="000E6EFB">
        <w:rPr>
          <w:rFonts w:ascii="Times New Roman" w:eastAsia="Segoe UI" w:hAnsi="Times New Roman" w:cs="Tahoma"/>
          <w:bCs/>
          <w:kern w:val="1"/>
          <w:sz w:val="24"/>
          <w:lang w:val="kk-KZ" w:eastAsia="ru-RU"/>
        </w:rPr>
        <w:t>сыныптардағы</w:t>
      </w:r>
      <w:r w:rsidRPr="000E6EFB">
        <w:rPr>
          <w:rFonts w:ascii="Times New Roman" w:eastAsia="Segoe UI" w:hAnsi="Times New Roman" w:cs="Tahoma"/>
          <w:kern w:val="1"/>
          <w:sz w:val="24"/>
          <w:lang w:val="kk-KZ" w:eastAsia="ru-RU"/>
        </w:rPr>
        <w:t xml:space="preserve"> «</w:t>
      </w:r>
      <w:r w:rsidRPr="000E6EFB">
        <w:rPr>
          <w:rFonts w:ascii="Times New Roman" w:eastAsia="Segoe UI" w:hAnsi="Times New Roman"/>
          <w:kern w:val="1"/>
          <w:sz w:val="24"/>
          <w:lang w:val="kk-KZ" w:eastAsia="ru-RU"/>
        </w:rPr>
        <w:t>Информатика</w:t>
      </w:r>
      <w:r w:rsidRPr="000E6EFB">
        <w:rPr>
          <w:rFonts w:ascii="Times New Roman" w:eastAsia="Segoe UI" w:hAnsi="Times New Roman" w:cs="Tahoma"/>
          <w:kern w:val="1"/>
          <w:sz w:val="24"/>
          <w:lang w:val="kk-KZ" w:eastAsia="ru-RU"/>
        </w:rPr>
        <w:t xml:space="preserve">» пәнінен </w:t>
      </w:r>
      <w:r w:rsidRPr="000E6EFB">
        <w:rPr>
          <w:rFonts w:ascii="Times New Roman" w:hAnsi="Times New Roman"/>
          <w:color w:val="000000"/>
          <w:sz w:val="24"/>
          <w:shd w:val="clear" w:color="auto" w:fill="FFFFFF"/>
          <w:lang w:val="kk-KZ"/>
        </w:rPr>
        <w:t xml:space="preserve">жаңартылған мазмұндағы </w:t>
      </w:r>
      <w:r w:rsidRPr="000E6EFB">
        <w:rPr>
          <w:rFonts w:ascii="Times New Roman" w:eastAsia="Segoe UI" w:hAnsi="Times New Roman" w:cs="Tahoma"/>
          <w:kern w:val="2"/>
          <w:sz w:val="24"/>
          <w:lang w:val="kk-KZ" w:eastAsia="ar-SA"/>
        </w:rPr>
        <w:t xml:space="preserve">үлгілік оқу бағдарламасын жүзеге асыру бойынша </w:t>
      </w:r>
      <w:r w:rsidR="00C5682F" w:rsidRPr="000E6EFB">
        <w:rPr>
          <w:rFonts w:ascii="Times New Roman" w:eastAsia="Segoe UI" w:hAnsi="Times New Roman" w:cs="Tahoma"/>
          <w:kern w:val="2"/>
          <w:sz w:val="24"/>
          <w:lang w:val="kk-KZ" w:eastAsia="ar-SA"/>
        </w:rPr>
        <w:t>ұ</w:t>
      </w:r>
      <w:r w:rsidRPr="000E6EFB">
        <w:rPr>
          <w:rFonts w:ascii="Times New Roman" w:eastAsia="Segoe UI" w:hAnsi="Times New Roman" w:cs="Tahoma"/>
          <w:kern w:val="2"/>
          <w:sz w:val="24"/>
          <w:lang w:val="kk-KZ" w:eastAsia="ar-SA"/>
        </w:rPr>
        <w:t>зақ мерзімді жоспар</w:t>
      </w:r>
      <w:r w:rsidRPr="000E6EFB">
        <w:rPr>
          <w:rFonts w:ascii="Times New Roman" w:eastAsia="Segoe UI" w:hAnsi="Times New Roman" w:cs="Tahoma"/>
          <w:b/>
          <w:kern w:val="2"/>
          <w:sz w:val="24"/>
          <w:lang w:val="kk-KZ" w:eastAsia="ar-SA"/>
        </w:rPr>
        <w:t xml:space="preserve"> </w:t>
      </w:r>
    </w:p>
    <w:p w:rsidR="003F2AE4" w:rsidRPr="000E6EFB" w:rsidRDefault="003F2AE4" w:rsidP="00C72EF7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bCs/>
          <w:kern w:val="28"/>
          <w:sz w:val="24"/>
          <w:lang w:val="kk-KZ"/>
        </w:rPr>
      </w:pPr>
    </w:p>
    <w:p w:rsidR="00992C20" w:rsidRPr="000E6EFB" w:rsidRDefault="00992C20" w:rsidP="00C72EF7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bCs/>
          <w:kern w:val="28"/>
          <w:sz w:val="24"/>
          <w:lang w:val="kk-KZ"/>
        </w:rPr>
      </w:pPr>
    </w:p>
    <w:p w:rsidR="003F2AE4" w:rsidRPr="000E6EFB" w:rsidRDefault="003F2AE4" w:rsidP="00C72EF7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  <w:r w:rsidRPr="000E6EFB">
        <w:rPr>
          <w:rFonts w:ascii="Times New Roman" w:hAnsi="Times New Roman"/>
          <w:sz w:val="24"/>
          <w:lang w:val="kk-KZ"/>
        </w:rPr>
        <w:t>1) 8</w:t>
      </w:r>
      <w:r w:rsidR="007F0E64" w:rsidRPr="000E6EFB">
        <w:rPr>
          <w:rFonts w:ascii="Times New Roman" w:hAnsi="Times New Roman"/>
          <w:sz w:val="24"/>
          <w:lang w:val="kk-KZ"/>
        </w:rPr>
        <w:t>-</w:t>
      </w:r>
      <w:r w:rsidRPr="000E6EFB">
        <w:rPr>
          <w:rFonts w:ascii="Times New Roman" w:hAnsi="Times New Roman"/>
          <w:sz w:val="24"/>
          <w:lang w:val="kk-KZ"/>
        </w:rPr>
        <w:t>с</w:t>
      </w:r>
      <w:r w:rsidR="007F0E64" w:rsidRPr="000E6EFB">
        <w:rPr>
          <w:rFonts w:ascii="Times New Roman" w:hAnsi="Times New Roman"/>
          <w:sz w:val="24"/>
          <w:lang w:val="kk-KZ"/>
        </w:rPr>
        <w:t>ынып</w:t>
      </w:r>
      <w:r w:rsidRPr="000E6EFB">
        <w:rPr>
          <w:rFonts w:ascii="Times New Roman" w:hAnsi="Times New Roman"/>
          <w:sz w:val="24"/>
          <w:lang w:val="kk-KZ"/>
        </w:rPr>
        <w:t>:</w:t>
      </w:r>
    </w:p>
    <w:p w:rsidR="003F2AE4" w:rsidRPr="000E6EFB" w:rsidRDefault="005A7056" w:rsidP="00C5682F">
      <w:pPr>
        <w:tabs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1</w:t>
      </w:r>
      <w:r w:rsidR="00992C20" w:rsidRPr="000E6EFB">
        <w:rPr>
          <w:rFonts w:ascii="Times New Roman" w:hAnsi="Times New Roman"/>
          <w:sz w:val="24"/>
          <w:lang w:val="kk-KZ"/>
        </w:rPr>
        <w:t>-</w:t>
      </w:r>
      <w:r w:rsidR="007F0E64" w:rsidRPr="000E6EFB">
        <w:rPr>
          <w:rFonts w:ascii="Times New Roman" w:hAnsi="Times New Roman"/>
          <w:sz w:val="24"/>
          <w:lang w:val="kk-KZ"/>
        </w:rPr>
        <w:t>кесте</w:t>
      </w:r>
    </w:p>
    <w:p w:rsidR="00992C20" w:rsidRPr="000E6EFB" w:rsidRDefault="00992C20" w:rsidP="00C5682F">
      <w:pPr>
        <w:tabs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/>
          <w:sz w:val="24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410"/>
        <w:gridCol w:w="5243"/>
      </w:tblGrid>
      <w:tr w:rsidR="003F2AE4" w:rsidRPr="000E6EFB" w:rsidTr="003F2AE4">
        <w:trPr>
          <w:trHeight w:val="405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AE4" w:rsidRPr="000E6EFB" w:rsidRDefault="00992C20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Бөлім</w:t>
            </w:r>
            <w:r w:rsidR="007F0E64"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E4" w:rsidRPr="000E6EFB" w:rsidRDefault="00992C20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Бөлімше</w:t>
            </w:r>
            <w:r w:rsidR="007F0E64" w:rsidRPr="000E6EF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AE4" w:rsidRPr="000E6EFB" w:rsidRDefault="007F0E64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Оқыту мақсаттары </w:t>
            </w:r>
          </w:p>
        </w:tc>
      </w:tr>
      <w:tr w:rsidR="003F2AE4" w:rsidRPr="000E6EFB" w:rsidTr="00C72EF7">
        <w:trPr>
          <w:trHeight w:val="31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E4" w:rsidRPr="000E6EFB" w:rsidRDefault="003F2AE4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</w:rPr>
              <w:t>1</w:t>
            </w:r>
            <w:r w:rsidR="007F0E64" w:rsidRPr="000E6EFB">
              <w:rPr>
                <w:rFonts w:ascii="Times New Roman" w:hAnsi="Times New Roman"/>
                <w:sz w:val="24"/>
                <w:lang w:val="kk-KZ"/>
              </w:rPr>
              <w:t>-тоқсан</w:t>
            </w:r>
            <w:r w:rsidRPr="000E6EF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3F2AE4" w:rsidRPr="006B67D4" w:rsidTr="003F2AE4">
        <w:trPr>
          <w:trHeight w:val="1651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3B0B" w:rsidRPr="000E6EFB" w:rsidRDefault="003F2AE4" w:rsidP="00C72EF7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</w:rPr>
              <w:t xml:space="preserve">1. </w:t>
            </w:r>
            <w:r w:rsidR="00A13B0B" w:rsidRPr="000E6EFB">
              <w:rPr>
                <w:rFonts w:ascii="Times New Roman" w:hAnsi="Times New Roman"/>
                <w:sz w:val="24"/>
                <w:lang w:val="kk-KZ"/>
              </w:rPr>
              <w:t xml:space="preserve">Ақпараттық үдерістер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AE4" w:rsidRPr="000E6EFB" w:rsidRDefault="003F2AE4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A13B0B" w:rsidRPr="000E6EFB">
              <w:rPr>
                <w:rFonts w:ascii="Times New Roman" w:hAnsi="Times New Roman"/>
                <w:sz w:val="24"/>
                <w:lang w:val="kk-KZ"/>
              </w:rPr>
              <w:t xml:space="preserve">Ақпаратты </w:t>
            </w:r>
            <w:r w:rsidR="006D746E" w:rsidRPr="000E6EFB">
              <w:rPr>
                <w:rFonts w:ascii="Times New Roman" w:hAnsi="Times New Roman"/>
                <w:sz w:val="24"/>
                <w:lang w:val="ru-RU"/>
              </w:rPr>
              <w:t>түсін</w:t>
            </w:r>
            <w:r w:rsidR="00A13B0B" w:rsidRPr="000E6EFB">
              <w:rPr>
                <w:rFonts w:ascii="Times New Roman" w:hAnsi="Times New Roman"/>
                <w:sz w:val="24"/>
                <w:lang w:val="ru-RU"/>
              </w:rPr>
              <w:t xml:space="preserve">у </w:t>
            </w:r>
            <w:r w:rsidR="00A13B0B" w:rsidRPr="000E6EFB">
              <w:rPr>
                <w:rFonts w:ascii="Times New Roman" w:hAnsi="Times New Roman"/>
                <w:sz w:val="24"/>
                <w:lang w:val="kk-KZ"/>
              </w:rPr>
              <w:t xml:space="preserve">және өлшеу </w:t>
            </w:r>
          </w:p>
          <w:p w:rsidR="003F2AE4" w:rsidRPr="000E6EFB" w:rsidRDefault="003F2AE4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3F2AE4" w:rsidRPr="000E6EFB" w:rsidRDefault="003F2AE4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AE4" w:rsidRPr="000E6EFB" w:rsidRDefault="000E70DC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8.1.1.1</w:t>
            </w:r>
            <w:r w:rsidR="00A13B0B" w:rsidRPr="000E6EFB">
              <w:rPr>
                <w:rFonts w:ascii="Times New Roman" w:hAnsi="Times New Roman"/>
                <w:sz w:val="24"/>
                <w:lang w:val="ru-RU"/>
              </w:rPr>
              <w:t xml:space="preserve"> қабылдау амалына қарай (көру, иіс пен дәм сезу, есту, тактильді) ақпараттың түрлерін атау және тани білу </w:t>
            </w:r>
          </w:p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8.1.1.2 </w:t>
            </w:r>
            <w:r w:rsidR="00A13B0B" w:rsidRPr="000E6EFB">
              <w:rPr>
                <w:rFonts w:ascii="Times New Roman" w:hAnsi="Times New Roman"/>
                <w:sz w:val="24"/>
                <w:lang w:val="ru-RU"/>
              </w:rPr>
              <w:t>адам ақпаратты қалай алатынын қарапайым түрде түсіндіру</w:t>
            </w:r>
            <w:r w:rsidR="00F35034" w:rsidRPr="000E6EF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8.1.1.3 </w:t>
            </w:r>
            <w:r w:rsidR="00A13B0B" w:rsidRPr="000E6EFB">
              <w:rPr>
                <w:rFonts w:ascii="Times New Roman" w:hAnsi="Times New Roman"/>
                <w:sz w:val="24"/>
                <w:lang w:val="ru-RU"/>
              </w:rPr>
              <w:t xml:space="preserve">ақпарат алу тәсілдерін түсіндіру </w:t>
            </w:r>
          </w:p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8.1.1.4 </w:t>
            </w:r>
            <w:r w:rsidR="00A13B0B" w:rsidRPr="000E6EFB">
              <w:rPr>
                <w:rFonts w:ascii="Times New Roman" w:hAnsi="Times New Roman"/>
                <w:sz w:val="24"/>
                <w:lang w:val="ru-RU"/>
              </w:rPr>
              <w:t xml:space="preserve">ақпаратты беру амалдарын (телеграф, телефон, теледидар, интернет арқылы) атау </w:t>
            </w:r>
          </w:p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8.1.1.5 </w:t>
            </w:r>
            <w:r w:rsidR="00A13B0B" w:rsidRPr="000E6EFB">
              <w:rPr>
                <w:rFonts w:ascii="Times New Roman" w:hAnsi="Times New Roman"/>
                <w:sz w:val="24"/>
                <w:lang w:val="kk-KZ"/>
              </w:rPr>
              <w:t xml:space="preserve">беру әдісіне қарай (саны, мәтіні, </w:t>
            </w:r>
            <w:r w:rsidR="00A13B0B" w:rsidRPr="000E6EFB">
              <w:rPr>
                <w:rFonts w:ascii="Times New Roman" w:hAnsi="Times New Roman"/>
                <w:sz w:val="24"/>
                <w:lang w:val="ru-RU"/>
              </w:rPr>
              <w:t xml:space="preserve">графика, дыбыс, бейне) ақпаратты ажырату </w:t>
            </w:r>
          </w:p>
        </w:tc>
      </w:tr>
      <w:tr w:rsidR="003F2AE4" w:rsidRPr="00421998" w:rsidTr="003F2AE4">
        <w:trPr>
          <w:trHeight w:val="1651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AE4" w:rsidRPr="000E6EFB" w:rsidRDefault="003F2AE4" w:rsidP="00C72EF7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="002969CB" w:rsidRPr="000E6EFB">
              <w:rPr>
                <w:rFonts w:ascii="Times New Roman" w:hAnsi="Times New Roman"/>
                <w:sz w:val="24"/>
                <w:lang w:val="ru-RU"/>
              </w:rPr>
              <w:t xml:space="preserve">Компьютер жүйелері </w:t>
            </w:r>
          </w:p>
          <w:p w:rsidR="00D600C4" w:rsidRPr="000E6EFB" w:rsidRDefault="00D600C4" w:rsidP="00C72EF7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69E" w:rsidRPr="000E6EFB" w:rsidRDefault="003F2AE4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="00E5569E" w:rsidRPr="000E6EFB">
              <w:rPr>
                <w:rFonts w:ascii="Times New Roman" w:hAnsi="Times New Roman"/>
                <w:sz w:val="24"/>
                <w:lang w:val="ru-RU" w:eastAsia="en-GB"/>
              </w:rPr>
              <w:t>Компьютер құрылғысы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4" w:rsidRPr="000E6EFB" w:rsidRDefault="003F2AE4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t xml:space="preserve">8.2.1.1 </w:t>
            </w:r>
            <w:r w:rsidR="00D600C4" w:rsidRPr="000E6EFB">
              <w:rPr>
                <w:lang w:val="kk-KZ"/>
              </w:rPr>
              <w:t xml:space="preserve">компьютердің негізгі құрылғыларын (монитор, пернетақта, жүйелік блок) көрсету </w:t>
            </w:r>
          </w:p>
          <w:p w:rsidR="00D600C4" w:rsidRPr="000E6EFB" w:rsidRDefault="003F2AE4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8.2.1.2 </w:t>
            </w:r>
            <w:r w:rsidR="00D600C4" w:rsidRPr="000E6EFB">
              <w:rPr>
                <w:lang w:val="kk-KZ"/>
              </w:rPr>
              <w:t xml:space="preserve">компьютерді қуаттандыруға қосу және өшіре білу </w:t>
            </w:r>
          </w:p>
          <w:p w:rsidR="003F2AE4" w:rsidRPr="000E6EFB" w:rsidRDefault="003F2AE4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8.2.1.3 </w:t>
            </w:r>
            <w:r w:rsidR="00C72EF7" w:rsidRPr="000E6EFB">
              <w:rPr>
                <w:lang w:val="kk-KZ"/>
              </w:rPr>
              <w:t xml:space="preserve">компьютердің қосымша </w:t>
            </w:r>
            <w:r w:rsidR="00D600C4" w:rsidRPr="000E6EFB">
              <w:rPr>
                <w:lang w:val="kk-KZ"/>
              </w:rPr>
              <w:t>құрылғыларының атауын білу (манипулятор «тышқан», принтер, дыбыс күшейткіш)</w:t>
            </w:r>
          </w:p>
        </w:tc>
      </w:tr>
      <w:tr w:rsidR="003F2AE4" w:rsidRPr="006B67D4" w:rsidTr="003F2AE4">
        <w:trPr>
          <w:trHeight w:val="1156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9CB" w:rsidRPr="000E6EFB" w:rsidRDefault="003F2AE4" w:rsidP="00C72EF7">
            <w:pPr>
              <w:tabs>
                <w:tab w:val="left" w:pos="426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3.</w:t>
            </w:r>
            <w:r w:rsidR="002969CB" w:rsidRPr="000E6EFB">
              <w:rPr>
                <w:rFonts w:ascii="Times New Roman" w:hAnsi="Times New Roman"/>
                <w:sz w:val="24"/>
                <w:lang w:val="kk-KZ"/>
              </w:rPr>
              <w:t>Денсаулық және қауіпсіздік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9CB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3.1</w:t>
            </w:r>
            <w:r w:rsidR="002969CB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 Қауіпсіздік техникасы </w:t>
            </w:r>
          </w:p>
          <w:p w:rsidR="003F2AE4" w:rsidRPr="000E6EFB" w:rsidRDefault="003F2AE4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72B" w:rsidRPr="000E6EFB" w:rsidRDefault="0078072B" w:rsidP="00C72EF7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 w:rsidRPr="000E6EFB">
              <w:rPr>
                <w:lang w:val="ru-RU"/>
              </w:rPr>
              <w:t xml:space="preserve">8.3.1.1 компьютерлік сыныптағы тәртіп </w:t>
            </w:r>
            <w:r w:rsidRPr="000E6EFB">
              <w:rPr>
                <w:lang w:val="kk-KZ"/>
              </w:rPr>
              <w:t>ережелерін білу</w:t>
            </w:r>
          </w:p>
          <w:p w:rsidR="0078072B" w:rsidRPr="000E6EFB" w:rsidRDefault="0078072B" w:rsidP="00C72EF7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 w:rsidRPr="000E6EFB">
              <w:rPr>
                <w:lang w:val="ru-RU"/>
              </w:rPr>
              <w:t>8.3.1.2 дербес компьютермен жұмыс істеу кезінде қауіпсіздік техникасы талаптарын білу</w:t>
            </w:r>
          </w:p>
        </w:tc>
      </w:tr>
      <w:tr w:rsidR="003F2AE4" w:rsidRPr="000E6EFB" w:rsidTr="003F2AE4">
        <w:trPr>
          <w:trHeight w:val="255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AE4" w:rsidRPr="000E6EFB" w:rsidRDefault="003F2AE4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</w:rPr>
              <w:t>2</w:t>
            </w:r>
            <w:r w:rsidR="00553538" w:rsidRPr="000E6EFB">
              <w:rPr>
                <w:rFonts w:ascii="Times New Roman" w:hAnsi="Times New Roman"/>
                <w:sz w:val="24"/>
                <w:lang w:val="kk-KZ"/>
              </w:rPr>
              <w:t>-тоқсан</w:t>
            </w:r>
          </w:p>
        </w:tc>
      </w:tr>
      <w:tr w:rsidR="003F2AE4" w:rsidRPr="00421998" w:rsidTr="003F2AE4">
        <w:trPr>
          <w:trHeight w:val="144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C73" w:rsidRPr="000E6EFB" w:rsidRDefault="00A13B0B" w:rsidP="00C72EF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</w:rPr>
              <w:t xml:space="preserve">1.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үдерістер</w:t>
            </w:r>
          </w:p>
          <w:p w:rsidR="002F3C73" w:rsidRPr="000E6EFB" w:rsidRDefault="002F3C73" w:rsidP="00C72EF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:rsidR="003F2AE4" w:rsidRPr="000E6EFB" w:rsidRDefault="003F2AE4" w:rsidP="00C72EF7">
            <w:pPr>
              <w:spacing w:line="240" w:lineRule="auto"/>
              <w:jc w:val="right"/>
              <w:rPr>
                <w:rFonts w:ascii="Times New Roman" w:hAnsi="Times New Roman"/>
                <w:sz w:val="24"/>
                <w:lang w:val="kk-KZ"/>
              </w:rPr>
            </w:pPr>
          </w:p>
          <w:p w:rsidR="002F3C73" w:rsidRPr="000E6EFB" w:rsidRDefault="002F3C73" w:rsidP="00C72EF7">
            <w:pPr>
              <w:spacing w:line="240" w:lineRule="auto"/>
              <w:jc w:val="right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992" w:rsidRPr="000E6EFB" w:rsidRDefault="009A2992" w:rsidP="00C72EF7">
            <w:pPr>
              <w:pStyle w:val="af2"/>
              <w:widowControl w:val="0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E6EFB">
              <w:rPr>
                <w:rFonts w:ascii="Times New Roman" w:hAnsi="Times New Roman"/>
                <w:sz w:val="24"/>
                <w:szCs w:val="24"/>
                <w:lang w:val="ru-RU"/>
              </w:rPr>
              <w:t>1.1</w:t>
            </w:r>
            <w:r w:rsidRPr="000E6E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Ақпаратты </w:t>
            </w:r>
            <w:r w:rsidR="006D746E" w:rsidRPr="000E6EFB">
              <w:rPr>
                <w:rFonts w:ascii="Times New Roman" w:hAnsi="Times New Roman"/>
                <w:sz w:val="24"/>
                <w:szCs w:val="24"/>
                <w:lang w:val="ru-RU"/>
              </w:rPr>
              <w:t>түсі</w:t>
            </w:r>
            <w:r w:rsidRPr="000E6EFB">
              <w:rPr>
                <w:rFonts w:ascii="Times New Roman" w:hAnsi="Times New Roman"/>
                <w:sz w:val="24"/>
                <w:szCs w:val="24"/>
                <w:lang w:val="ru-RU"/>
              </w:rPr>
              <w:t>ну</w:t>
            </w:r>
            <w:r w:rsidRPr="000E6E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өлшеу </w:t>
            </w:r>
          </w:p>
          <w:p w:rsidR="009A2992" w:rsidRPr="000E6EFB" w:rsidRDefault="009A2992" w:rsidP="00C72EF7">
            <w:pPr>
              <w:spacing w:line="240" w:lineRule="auto"/>
              <w:jc w:val="right"/>
              <w:rPr>
                <w:sz w:val="24"/>
                <w:lang w:val="ru-RU" w:eastAsia="ru-RU"/>
              </w:rPr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8.1.1.6 </w:t>
            </w:r>
            <w:r w:rsidR="009A2992" w:rsidRPr="000E6EFB">
              <w:rPr>
                <w:rFonts w:ascii="Times New Roman" w:hAnsi="Times New Roman"/>
                <w:sz w:val="24"/>
                <w:lang w:val="kk-KZ"/>
              </w:rPr>
              <w:t xml:space="preserve">ақпаратты сақтаудың негізгі әдістерін атау </w:t>
            </w:r>
          </w:p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8.1.1.7 </w:t>
            </w:r>
            <w:r w:rsidR="009A2992" w:rsidRPr="000E6EFB">
              <w:rPr>
                <w:rFonts w:ascii="Times New Roman" w:hAnsi="Times New Roman"/>
                <w:sz w:val="24"/>
                <w:lang w:val="kk-KZ"/>
              </w:rPr>
              <w:t>ақпарат көздері мен алу түрлерін ажырату</w:t>
            </w:r>
            <w:r w:rsidR="00F35034"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9A2992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8.1.1.8 </w:t>
            </w:r>
            <w:r w:rsidR="009A2992" w:rsidRPr="000E6EFB">
              <w:rPr>
                <w:rFonts w:ascii="Times New Roman" w:hAnsi="Times New Roman"/>
                <w:sz w:val="24"/>
                <w:lang w:val="ru-RU"/>
              </w:rPr>
              <w:t>компьютер ақпараттың әртүрлі нұсқаларын (мәтіндік, графикалық, дыбыстық, бейне) алу,</w:t>
            </w:r>
            <w:r w:rsidR="00F35034" w:rsidRPr="000E6EF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9A2992" w:rsidRPr="000E6EFB">
              <w:rPr>
                <w:rFonts w:ascii="Times New Roman" w:hAnsi="Times New Roman"/>
                <w:sz w:val="24"/>
                <w:lang w:val="ru-RU"/>
              </w:rPr>
              <w:t xml:space="preserve">бері, талдау және сақтау құралы екендігін түсіну </w:t>
            </w:r>
          </w:p>
          <w:p w:rsidR="003F2AE4" w:rsidRPr="000E6EFB" w:rsidRDefault="003F2AE4" w:rsidP="00C72EF7">
            <w:pPr>
              <w:spacing w:line="240" w:lineRule="auto"/>
              <w:rPr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8.1.1.9 </w:t>
            </w:r>
            <w:r w:rsidR="00C72EF7" w:rsidRPr="000E6EFB">
              <w:rPr>
                <w:rFonts w:ascii="Times New Roman" w:hAnsi="Times New Roman"/>
                <w:sz w:val="24"/>
                <w:lang w:val="ru-RU"/>
              </w:rPr>
              <w:t xml:space="preserve">компьютерді күнделікті өмірде қолдану </w:t>
            </w:r>
            <w:r w:rsidR="009A2992" w:rsidRPr="000E6EFB">
              <w:rPr>
                <w:rFonts w:ascii="Times New Roman" w:hAnsi="Times New Roman"/>
                <w:sz w:val="24"/>
                <w:lang w:val="ru-RU"/>
              </w:rPr>
              <w:t xml:space="preserve">мысалдарын беру </w:t>
            </w:r>
          </w:p>
        </w:tc>
      </w:tr>
      <w:tr w:rsidR="003F2AE4" w:rsidRPr="00421998" w:rsidTr="003F2AE4">
        <w:trPr>
          <w:trHeight w:val="144"/>
        </w:trPr>
        <w:tc>
          <w:tcPr>
            <w:tcW w:w="10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E4" w:rsidRPr="000E6EFB" w:rsidRDefault="003F2AE4" w:rsidP="00C72EF7">
            <w:pPr>
              <w:pStyle w:val="af2"/>
              <w:widowControl w:val="0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1.2 </w:t>
            </w:r>
            <w:r w:rsidR="00E833DF" w:rsidRPr="000E6EFB">
              <w:rPr>
                <w:rFonts w:ascii="Times New Roman" w:hAnsi="Times New Roman"/>
                <w:sz w:val="24"/>
                <w:szCs w:val="24"/>
                <w:lang w:val="kk-KZ"/>
              </w:rPr>
              <w:t>Ақпараттық нысандарды құру және түрлендіру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6F" w:rsidRPr="000E6EFB" w:rsidRDefault="00BD346F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8.1.2.1 жалпы жұмыс үстелінің түрін білу </w:t>
            </w:r>
          </w:p>
          <w:p w:rsidR="00BD346F" w:rsidRPr="000E6EFB" w:rsidRDefault="00BD346F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>8.1.2.2</w:t>
            </w:r>
            <w:r w:rsidR="00F35034" w:rsidRPr="000E6EFB">
              <w:rPr>
                <w:lang w:val="kk-KZ"/>
              </w:rPr>
              <w:t xml:space="preserve"> </w:t>
            </w:r>
            <w:r w:rsidRPr="000E6EFB">
              <w:rPr>
                <w:lang w:val="kk-KZ"/>
              </w:rPr>
              <w:t>«Бастау» мәзірінің құрылымын білу</w:t>
            </w:r>
          </w:p>
          <w:p w:rsidR="00BD346F" w:rsidRPr="000E6EFB" w:rsidRDefault="00BD346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8.1.2.3 жұмыс үстелінің нысандарын белгілеу және алмастыру</w:t>
            </w:r>
          </w:p>
          <w:p w:rsidR="00BD346F" w:rsidRPr="000E6EFB" w:rsidRDefault="00BD346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8.1.2.4 «тышқан» манипуляторы көмегімен әрекеттерді орындау</w:t>
            </w:r>
          </w:p>
        </w:tc>
      </w:tr>
      <w:tr w:rsidR="003F2AE4" w:rsidRPr="00421998" w:rsidTr="003F2AE4">
        <w:trPr>
          <w:trHeight w:val="144"/>
        </w:trPr>
        <w:tc>
          <w:tcPr>
            <w:tcW w:w="10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="002969CB" w:rsidRPr="000E6EFB">
              <w:rPr>
                <w:rFonts w:ascii="Times New Roman" w:hAnsi="Times New Roman"/>
                <w:sz w:val="24"/>
                <w:lang w:val="ru-RU"/>
              </w:rPr>
              <w:t xml:space="preserve">Компьютер жүйелері </w:t>
            </w:r>
          </w:p>
          <w:p w:rsidR="00D600C4" w:rsidRPr="000E6EFB" w:rsidRDefault="00D600C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600C4" w:rsidRPr="000E6EFB" w:rsidRDefault="00D600C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E4" w:rsidRPr="000E6EFB" w:rsidRDefault="003F2AE4" w:rsidP="00C72EF7">
            <w:pPr>
              <w:spacing w:line="240" w:lineRule="auto"/>
              <w:rPr>
                <w:rFonts w:ascii="Times New Roman" w:eastAsia="MS Minngs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="00E5569E" w:rsidRPr="000E6EFB">
              <w:rPr>
                <w:rFonts w:ascii="Times New Roman" w:hAnsi="Times New Roman"/>
                <w:sz w:val="24"/>
                <w:lang w:val="ru-RU" w:eastAsia="en-GB"/>
              </w:rPr>
              <w:t>Компьютер құрылғысы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4" w:rsidRPr="000E6EFB" w:rsidRDefault="00D600C4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8.2.1.4 Windows </w:t>
            </w:r>
            <w:r w:rsidR="000E70DC" w:rsidRPr="000E70DC">
              <w:rPr>
                <w:szCs w:val="28"/>
                <w:lang w:val="kk-KZ"/>
              </w:rPr>
              <w:t xml:space="preserve">(виндоус) </w:t>
            </w:r>
            <w:r w:rsidRPr="000E6EFB">
              <w:rPr>
                <w:lang w:val="kk-KZ"/>
              </w:rPr>
              <w:t>терезесінің негізгі бірліктерін білу</w:t>
            </w:r>
          </w:p>
          <w:p w:rsidR="00D600C4" w:rsidRPr="000E6EFB" w:rsidRDefault="00D600C4" w:rsidP="000E70DC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8.2.1.5 Windows </w:t>
            </w:r>
            <w:r w:rsidR="000E70DC" w:rsidRPr="000E70DC">
              <w:rPr>
                <w:szCs w:val="28"/>
                <w:lang w:val="kk-KZ"/>
              </w:rPr>
              <w:t xml:space="preserve">(виндоус) </w:t>
            </w:r>
            <w:r w:rsidRPr="000E6EFB">
              <w:rPr>
                <w:lang w:val="kk-KZ"/>
              </w:rPr>
              <w:t>жұмыс үстелінің элементтерін және түрлерін білу</w:t>
            </w:r>
          </w:p>
        </w:tc>
      </w:tr>
      <w:tr w:rsidR="003F2AE4" w:rsidRPr="00421998" w:rsidTr="003F2AE4">
        <w:trPr>
          <w:trHeight w:val="144"/>
        </w:trPr>
        <w:tc>
          <w:tcPr>
            <w:tcW w:w="10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9CB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3.</w:t>
            </w:r>
            <w:r w:rsidR="002969CB" w:rsidRPr="000E6EFB">
              <w:rPr>
                <w:rFonts w:ascii="Times New Roman" w:hAnsi="Times New Roman"/>
                <w:sz w:val="24"/>
                <w:lang w:val="kk-KZ"/>
              </w:rPr>
              <w:t xml:space="preserve"> Денсаулық және қауіпсіздік</w:t>
            </w: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D600C4" w:rsidRPr="000E6EFB" w:rsidRDefault="00D600C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B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2969CB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Қауіпсіздік техникасы </w:t>
            </w:r>
          </w:p>
          <w:p w:rsidR="003F2AE4" w:rsidRPr="000E6EFB" w:rsidRDefault="003F2AE4" w:rsidP="00C72EF7">
            <w:pPr>
              <w:spacing w:line="240" w:lineRule="auto"/>
              <w:rPr>
                <w:rFonts w:ascii="Times New Roman" w:eastAsia="MS Minngs" w:hAnsi="Times New Roman"/>
                <w:sz w:val="24"/>
                <w:lang w:val="ru-RU"/>
              </w:rPr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E4" w:rsidRPr="000E6EFB" w:rsidRDefault="003F2AE4" w:rsidP="00C72EF7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 w:rsidRPr="000E6EFB">
              <w:rPr>
                <w:lang w:val="ru-RU"/>
              </w:rPr>
              <w:t>8</w:t>
            </w:r>
            <w:r w:rsidRPr="000E6EFB">
              <w:rPr>
                <w:lang w:val="ru-RU" w:eastAsia="en-US"/>
              </w:rPr>
              <w:t xml:space="preserve">.3.1.3 </w:t>
            </w:r>
            <w:r w:rsidR="00397309" w:rsidRPr="000E6EFB">
              <w:rPr>
                <w:lang w:val="ru-RU"/>
              </w:rPr>
              <w:t>көздің шаршауының алдын алу мақсатында</w:t>
            </w:r>
            <w:r w:rsidR="00F35034" w:rsidRPr="000E6EFB">
              <w:rPr>
                <w:lang w:val="ru-RU"/>
              </w:rPr>
              <w:t xml:space="preserve"> </w:t>
            </w:r>
            <w:r w:rsidR="00397309" w:rsidRPr="000E6EFB">
              <w:rPr>
                <w:lang w:val="ru-RU"/>
              </w:rPr>
              <w:t xml:space="preserve">жаттығулар орындау </w:t>
            </w:r>
          </w:p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8.3.1.4 </w:t>
            </w:r>
            <w:r w:rsidR="00397309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статикалық шаршауды алу бойынша жаттығулар орындау </w:t>
            </w:r>
          </w:p>
        </w:tc>
      </w:tr>
      <w:tr w:rsidR="003F2AE4" w:rsidRPr="000E6EFB" w:rsidTr="003F2AE4">
        <w:trPr>
          <w:trHeight w:val="144"/>
        </w:trPr>
        <w:tc>
          <w:tcPr>
            <w:tcW w:w="500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AE4" w:rsidRPr="000E6EFB" w:rsidRDefault="003F2AE4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3</w:t>
            </w:r>
            <w:r w:rsidR="00553538" w:rsidRPr="000E6EFB">
              <w:rPr>
                <w:rFonts w:ascii="Times New Roman" w:hAnsi="Times New Roman"/>
                <w:sz w:val="24"/>
                <w:lang w:val="kk-KZ"/>
              </w:rPr>
              <w:t>-тоқсан</w:t>
            </w:r>
          </w:p>
        </w:tc>
      </w:tr>
      <w:tr w:rsidR="003F2AE4" w:rsidRPr="000E6EFB" w:rsidTr="003F2AE4">
        <w:trPr>
          <w:trHeight w:val="144"/>
        </w:trPr>
        <w:tc>
          <w:tcPr>
            <w:tcW w:w="10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AE4" w:rsidRPr="000E6EFB" w:rsidRDefault="00A13B0B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</w:rPr>
              <w:t xml:space="preserve">1.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үдерістер</w:t>
            </w:r>
          </w:p>
          <w:p w:rsidR="00A13B0B" w:rsidRPr="000E6EFB" w:rsidRDefault="00A13B0B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A13B0B" w:rsidRPr="000E6EFB" w:rsidRDefault="00A13B0B" w:rsidP="00C72EF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6E" w:rsidRPr="000E6EFB" w:rsidRDefault="006D746E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 w:eastAsia="en-GB"/>
              </w:rPr>
              <w:t xml:space="preserve">1.2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нысандарды құру және түрлендіру</w:t>
            </w:r>
          </w:p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6F" w:rsidRPr="000E6EFB" w:rsidRDefault="00BD346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8.1.2.5 Windows </w:t>
            </w:r>
            <w:r w:rsidR="000E70DC" w:rsidRPr="000E70DC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(виндоус)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терезесі, «Менің</w:t>
            </w:r>
            <w:r w:rsidR="00F35034"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компьютерім» папкасын білу, терезелерді ашу және жабу</w:t>
            </w:r>
          </w:p>
          <w:p w:rsidR="00BD346F" w:rsidRPr="000E6EFB" w:rsidRDefault="00BD346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8.1.2.6 пернетақтадағы сандар </w:t>
            </w:r>
            <w:r w:rsidR="00C72EF7" w:rsidRPr="000E6EFB">
              <w:rPr>
                <w:rFonts w:ascii="Times New Roman" w:hAnsi="Times New Roman"/>
                <w:sz w:val="24"/>
                <w:lang w:val="kk-KZ"/>
              </w:rPr>
              <w:t xml:space="preserve">және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әріптер клавишаларының орналасуын білу</w:t>
            </w:r>
          </w:p>
          <w:p w:rsidR="00BD346F" w:rsidRPr="000E6EFB" w:rsidRDefault="00BD346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8.1.2.7 меңзерді басқ</w:t>
            </w:r>
            <w:r w:rsidR="00C72EF7" w:rsidRPr="000E6EFB">
              <w:rPr>
                <w:rFonts w:ascii="Times New Roman" w:hAnsi="Times New Roman"/>
                <w:sz w:val="24"/>
                <w:lang w:val="kk-KZ"/>
              </w:rPr>
              <w:t>ару клавишалары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н білу</w:t>
            </w:r>
          </w:p>
        </w:tc>
      </w:tr>
      <w:tr w:rsidR="003F2AE4" w:rsidRPr="00421998" w:rsidTr="003F2AE4">
        <w:trPr>
          <w:trHeight w:val="144"/>
        </w:trPr>
        <w:tc>
          <w:tcPr>
            <w:tcW w:w="10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="002969CB" w:rsidRPr="000E6EFB">
              <w:rPr>
                <w:rFonts w:ascii="Times New Roman" w:hAnsi="Times New Roman"/>
                <w:sz w:val="24"/>
                <w:lang w:val="ru-RU"/>
              </w:rPr>
              <w:t>Компьютер жүйелері</w:t>
            </w:r>
          </w:p>
          <w:p w:rsidR="00D600C4" w:rsidRPr="000E6EFB" w:rsidRDefault="00D600C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E4" w:rsidRPr="000E6EFB" w:rsidRDefault="003F2AE4" w:rsidP="00C72EF7">
            <w:pPr>
              <w:spacing w:line="240" w:lineRule="auto"/>
              <w:rPr>
                <w:rFonts w:ascii="Times New Roman" w:eastAsia="MS Minngs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="00E5569E" w:rsidRPr="000E6EFB">
              <w:rPr>
                <w:rFonts w:ascii="Times New Roman" w:hAnsi="Times New Roman"/>
                <w:sz w:val="24"/>
                <w:lang w:val="ru-RU" w:eastAsia="en-GB"/>
              </w:rPr>
              <w:t>Компьютер құрылғысы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E4" w:rsidRPr="000E6EFB" w:rsidRDefault="003F2AE4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t xml:space="preserve">8.2.1.6 </w:t>
            </w:r>
            <w:r w:rsidR="00C72EF7" w:rsidRPr="000E6EFB">
              <w:rPr>
                <w:lang w:val="kk-KZ"/>
              </w:rPr>
              <w:t>пернетақта клавишаларыны</w:t>
            </w:r>
            <w:r w:rsidR="00D600C4" w:rsidRPr="000E6EFB">
              <w:rPr>
                <w:lang w:val="kk-KZ"/>
              </w:rPr>
              <w:t>ң топтарын атай білу</w:t>
            </w:r>
            <w:r w:rsidR="00D600C4" w:rsidRPr="000E6EFB">
              <w:t xml:space="preserve"> </w:t>
            </w:r>
          </w:p>
          <w:p w:rsidR="003F2AE4" w:rsidRPr="000E6EFB" w:rsidRDefault="003F2AE4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t xml:space="preserve">8.2.1.7 </w:t>
            </w:r>
            <w:r w:rsidR="00D600C4" w:rsidRPr="000E6EFB">
              <w:rPr>
                <w:lang w:val="kk-KZ"/>
              </w:rPr>
              <w:t xml:space="preserve">«тышқан» манипуляторы батырмасының атауын білу </w:t>
            </w:r>
          </w:p>
        </w:tc>
      </w:tr>
      <w:tr w:rsidR="003F2AE4" w:rsidRPr="00421998" w:rsidTr="003F2AE4">
        <w:trPr>
          <w:trHeight w:val="144"/>
        </w:trPr>
        <w:tc>
          <w:tcPr>
            <w:tcW w:w="10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 </w:t>
            </w:r>
            <w:r w:rsidR="002969CB" w:rsidRPr="000E6EFB">
              <w:rPr>
                <w:rFonts w:ascii="Times New Roman" w:hAnsi="Times New Roman"/>
                <w:sz w:val="24"/>
                <w:lang w:val="kk-KZ"/>
              </w:rPr>
              <w:t>Денсаулық және қауіпсіздік</w:t>
            </w:r>
          </w:p>
          <w:p w:rsidR="002969CB" w:rsidRPr="000E6EFB" w:rsidRDefault="002969CB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B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2969CB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Қауіпсіздік техникасы </w:t>
            </w:r>
          </w:p>
          <w:p w:rsidR="003F2AE4" w:rsidRPr="000E6EFB" w:rsidRDefault="003F2AE4" w:rsidP="00C72EF7">
            <w:pPr>
              <w:spacing w:line="240" w:lineRule="auto"/>
              <w:rPr>
                <w:rFonts w:ascii="Times New Roman" w:eastAsia="MS Minngs" w:hAnsi="Times New Roman"/>
                <w:sz w:val="24"/>
                <w:lang w:val="ru-RU"/>
              </w:rPr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7C" w:rsidRPr="000E6EFB" w:rsidRDefault="001D7A7C" w:rsidP="00C72EF7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 w:rsidRPr="000E6EFB">
              <w:rPr>
                <w:lang w:val="ru-RU"/>
              </w:rPr>
              <w:t>8</w:t>
            </w:r>
            <w:r w:rsidRPr="000E6EFB">
              <w:rPr>
                <w:lang w:val="ru-RU" w:eastAsia="en-US"/>
              </w:rPr>
              <w:t xml:space="preserve">.3.1.3 </w:t>
            </w:r>
            <w:r w:rsidRPr="000E6EFB">
              <w:rPr>
                <w:lang w:val="ru-RU"/>
              </w:rPr>
              <w:t>көздің шаршауының алдын алу мақсатында</w:t>
            </w:r>
            <w:r w:rsidR="00F35034" w:rsidRPr="000E6EFB">
              <w:rPr>
                <w:lang w:val="ru-RU"/>
              </w:rPr>
              <w:t xml:space="preserve"> </w:t>
            </w:r>
            <w:r w:rsidRPr="000E6EFB">
              <w:rPr>
                <w:lang w:val="ru-RU"/>
              </w:rPr>
              <w:t xml:space="preserve">жаттығулар орындау </w:t>
            </w:r>
          </w:p>
          <w:p w:rsidR="003F2AE4" w:rsidRPr="000E6EFB" w:rsidRDefault="001D7A7C" w:rsidP="00C72EF7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 w:rsidRPr="000E6EFB">
              <w:rPr>
                <w:lang w:val="ru-RU"/>
              </w:rPr>
              <w:t xml:space="preserve"> 8.3.1.4 статикалық шаршауды алу бойынша жаттығулар орындау </w:t>
            </w:r>
          </w:p>
        </w:tc>
      </w:tr>
      <w:tr w:rsidR="003F2AE4" w:rsidRPr="000E6EFB" w:rsidTr="003F2AE4">
        <w:trPr>
          <w:trHeight w:val="144"/>
        </w:trPr>
        <w:tc>
          <w:tcPr>
            <w:tcW w:w="500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AE4" w:rsidRPr="000E6EFB" w:rsidRDefault="003F2AE4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4</w:t>
            </w:r>
            <w:r w:rsidR="00553538" w:rsidRPr="000E6EFB">
              <w:rPr>
                <w:rFonts w:ascii="Times New Roman" w:hAnsi="Times New Roman"/>
                <w:sz w:val="24"/>
                <w:lang w:val="kk-KZ"/>
              </w:rPr>
              <w:t>-тоқсан</w:t>
            </w:r>
          </w:p>
        </w:tc>
      </w:tr>
      <w:tr w:rsidR="003F2AE4" w:rsidRPr="00421998" w:rsidTr="003F2AE4">
        <w:trPr>
          <w:trHeight w:val="144"/>
        </w:trPr>
        <w:tc>
          <w:tcPr>
            <w:tcW w:w="10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AE4" w:rsidRPr="000E6EFB" w:rsidRDefault="00A13B0B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</w:rPr>
              <w:t xml:space="preserve">1.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үдерістер</w:t>
            </w:r>
          </w:p>
          <w:p w:rsidR="00A13B0B" w:rsidRPr="000E6EFB" w:rsidRDefault="00A13B0B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6E" w:rsidRPr="000E6EFB" w:rsidRDefault="006D746E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 w:eastAsia="en-GB"/>
              </w:rPr>
              <w:t xml:space="preserve">1.2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нысандарды құру және түрлендіру</w:t>
            </w:r>
          </w:p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6F" w:rsidRPr="000E6EFB" w:rsidRDefault="00BD346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8.1.2.8 «Калькулятор» бағдарламасын қосу кезектілігін білу </w:t>
            </w:r>
          </w:p>
          <w:p w:rsidR="00BD346F" w:rsidRPr="000E6EFB" w:rsidRDefault="00BD346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8.1.2.9</w:t>
            </w:r>
            <w:r w:rsidR="00F35034"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«Калькулятор» бағдарламасының көмегімен негізгі арифметикалық есептерді орындау</w:t>
            </w:r>
          </w:p>
        </w:tc>
      </w:tr>
      <w:tr w:rsidR="003F2AE4" w:rsidRPr="000E6EFB" w:rsidTr="003F2AE4">
        <w:trPr>
          <w:trHeight w:val="144"/>
        </w:trPr>
        <w:tc>
          <w:tcPr>
            <w:tcW w:w="10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="002969CB" w:rsidRPr="000E6EFB">
              <w:rPr>
                <w:rFonts w:ascii="Times New Roman" w:hAnsi="Times New Roman"/>
                <w:sz w:val="24"/>
                <w:lang w:val="ru-RU"/>
              </w:rPr>
              <w:t xml:space="preserve">Компьютер жүйелері </w:t>
            </w:r>
          </w:p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E4" w:rsidRPr="000E6EFB" w:rsidRDefault="003F2AE4" w:rsidP="00C72EF7">
            <w:pPr>
              <w:spacing w:line="240" w:lineRule="auto"/>
              <w:rPr>
                <w:rFonts w:ascii="Times New Roman" w:eastAsia="MS Minngs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 w:eastAsia="en-GB"/>
              </w:rPr>
              <w:t>2.1</w:t>
            </w:r>
            <w:r w:rsidR="00E5569E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 Компьютер құрылғысы</w:t>
            </w:r>
            <w:r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C4" w:rsidRPr="000E6EFB" w:rsidRDefault="00D600C4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8.2.1.8 «Калькулятор» бағдарламасын жіберудің кезектілігін білу </w:t>
            </w:r>
          </w:p>
          <w:p w:rsidR="00D600C4" w:rsidRPr="000E6EFB" w:rsidRDefault="00D600C4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>8.2.1.9 принтерді қосу және өшіру кезектілігін білу</w:t>
            </w:r>
          </w:p>
          <w:p w:rsidR="00D600C4" w:rsidRPr="000E6EFB" w:rsidRDefault="00D600C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8.2.1.10 дыбыс күшейткіштердің қызметін білу</w:t>
            </w:r>
          </w:p>
        </w:tc>
      </w:tr>
      <w:tr w:rsidR="003F2AE4" w:rsidRPr="00421998" w:rsidTr="003F2AE4">
        <w:trPr>
          <w:trHeight w:val="144"/>
        </w:trPr>
        <w:tc>
          <w:tcPr>
            <w:tcW w:w="10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 </w:t>
            </w:r>
            <w:r w:rsidR="002969CB" w:rsidRPr="000E6EFB">
              <w:rPr>
                <w:rFonts w:ascii="Times New Roman" w:hAnsi="Times New Roman"/>
                <w:sz w:val="24"/>
                <w:lang w:val="kk-KZ"/>
              </w:rPr>
              <w:t>Денсаулық және қауіпсіздік</w:t>
            </w:r>
          </w:p>
          <w:p w:rsidR="002969CB" w:rsidRPr="000E6EFB" w:rsidRDefault="002969CB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F2AE4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CB" w:rsidRPr="000E6EFB" w:rsidRDefault="003F2AE4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2969CB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Қауіпсіздік техникасы </w:t>
            </w:r>
          </w:p>
          <w:p w:rsidR="003F2AE4" w:rsidRPr="000E6EFB" w:rsidRDefault="003F2AE4" w:rsidP="00C72EF7">
            <w:pPr>
              <w:spacing w:line="240" w:lineRule="auto"/>
              <w:rPr>
                <w:rFonts w:ascii="Times New Roman" w:eastAsia="MS Minngs" w:hAnsi="Times New Roman"/>
                <w:sz w:val="24"/>
                <w:lang w:val="ru-RU"/>
              </w:rPr>
            </w:pP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A7C" w:rsidRPr="000E6EFB" w:rsidRDefault="001D7A7C" w:rsidP="00C72EF7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 w:rsidRPr="000E6EFB">
              <w:rPr>
                <w:lang w:val="ru-RU"/>
              </w:rPr>
              <w:t>8</w:t>
            </w:r>
            <w:r w:rsidRPr="000E6EFB">
              <w:rPr>
                <w:lang w:val="ru-RU" w:eastAsia="en-US"/>
              </w:rPr>
              <w:t xml:space="preserve">.3.1.3 </w:t>
            </w:r>
            <w:r w:rsidRPr="000E6EFB">
              <w:rPr>
                <w:lang w:val="ru-RU"/>
              </w:rPr>
              <w:t>көздің шаршауының алдын алу мақсатында</w:t>
            </w:r>
            <w:r w:rsidR="00F35034" w:rsidRPr="000E6EFB">
              <w:rPr>
                <w:lang w:val="ru-RU"/>
              </w:rPr>
              <w:t xml:space="preserve"> </w:t>
            </w:r>
            <w:r w:rsidRPr="000E6EFB">
              <w:rPr>
                <w:lang w:val="ru-RU"/>
              </w:rPr>
              <w:t xml:space="preserve">жаттығулар орындау </w:t>
            </w:r>
          </w:p>
          <w:p w:rsidR="003F2AE4" w:rsidRPr="000E6EFB" w:rsidRDefault="001D7A7C" w:rsidP="00C72EF7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 w:rsidRPr="000E6EFB">
              <w:rPr>
                <w:lang w:val="ru-RU"/>
              </w:rPr>
              <w:t xml:space="preserve">8.3.1.4 статикалық шаршауды алу бойынша жаттығулар орындау </w:t>
            </w:r>
          </w:p>
        </w:tc>
      </w:tr>
    </w:tbl>
    <w:p w:rsidR="00C72EF7" w:rsidRPr="000E6EFB" w:rsidRDefault="00C72EF7" w:rsidP="00C72EF7">
      <w:pPr>
        <w:widowControl/>
        <w:spacing w:line="240" w:lineRule="auto"/>
        <w:jc w:val="both"/>
        <w:rPr>
          <w:rFonts w:ascii="Times New Roman" w:hAnsi="Times New Roman"/>
          <w:sz w:val="24"/>
          <w:lang w:val="kk-KZ"/>
        </w:rPr>
      </w:pPr>
    </w:p>
    <w:p w:rsidR="003F2AE4" w:rsidRPr="000E6EFB" w:rsidRDefault="003F2AE4" w:rsidP="00992C20">
      <w:pPr>
        <w:widowControl/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  <w:r w:rsidRPr="000E6EFB">
        <w:rPr>
          <w:rFonts w:ascii="Times New Roman" w:hAnsi="Times New Roman"/>
          <w:sz w:val="24"/>
          <w:lang w:val="kk-KZ"/>
        </w:rPr>
        <w:t>2) 9</w:t>
      </w:r>
      <w:r w:rsidR="005962FD" w:rsidRPr="000E6EFB">
        <w:rPr>
          <w:rFonts w:ascii="Times New Roman" w:hAnsi="Times New Roman"/>
          <w:sz w:val="24"/>
          <w:lang w:val="kk-KZ"/>
        </w:rPr>
        <w:t>-сынып</w:t>
      </w:r>
      <w:r w:rsidRPr="000E6EFB">
        <w:rPr>
          <w:rFonts w:ascii="Times New Roman" w:hAnsi="Times New Roman"/>
          <w:sz w:val="24"/>
          <w:lang w:val="kk-KZ"/>
        </w:rPr>
        <w:t>:</w:t>
      </w:r>
    </w:p>
    <w:p w:rsidR="00992C20" w:rsidRPr="000E6EFB" w:rsidRDefault="003817CF" w:rsidP="00992C20">
      <w:pPr>
        <w:widowControl/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2</w:t>
      </w:r>
      <w:r w:rsidR="00992C20" w:rsidRPr="000E6EFB">
        <w:rPr>
          <w:rFonts w:ascii="Times New Roman" w:hAnsi="Times New Roman"/>
          <w:sz w:val="24"/>
          <w:lang w:val="kk-KZ"/>
        </w:rPr>
        <w:t>-кесте</w:t>
      </w:r>
    </w:p>
    <w:p w:rsidR="003F2AE4" w:rsidRPr="000E6EFB" w:rsidRDefault="003F2AE4" w:rsidP="00992C20">
      <w:pPr>
        <w:spacing w:line="240" w:lineRule="auto"/>
        <w:rPr>
          <w:rFonts w:ascii="Times New Roman" w:hAnsi="Times New Roman"/>
          <w:sz w:val="24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5243"/>
      </w:tblGrid>
      <w:tr w:rsidR="00992C20" w:rsidRPr="000E6EFB" w:rsidTr="00D600C4">
        <w:tc>
          <w:tcPr>
            <w:tcW w:w="1030" w:type="pct"/>
          </w:tcPr>
          <w:p w:rsidR="00992C20" w:rsidRPr="000E6EFB" w:rsidRDefault="00992C20" w:rsidP="00276426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Бөлім </w:t>
            </w:r>
          </w:p>
        </w:tc>
        <w:tc>
          <w:tcPr>
            <w:tcW w:w="1250" w:type="pct"/>
          </w:tcPr>
          <w:p w:rsidR="00992C20" w:rsidRPr="000E6EFB" w:rsidRDefault="00992C20" w:rsidP="002764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Бөлімше </w:t>
            </w:r>
          </w:p>
        </w:tc>
        <w:tc>
          <w:tcPr>
            <w:tcW w:w="2720" w:type="pct"/>
          </w:tcPr>
          <w:p w:rsidR="00992C20" w:rsidRPr="000E6EFB" w:rsidRDefault="00992C20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Оқыту мақсаттары </w:t>
            </w:r>
          </w:p>
        </w:tc>
      </w:tr>
      <w:tr w:rsidR="00553538" w:rsidRPr="000E6EFB" w:rsidTr="003F2AE4">
        <w:tc>
          <w:tcPr>
            <w:tcW w:w="5000" w:type="pct"/>
            <w:gridSpan w:val="3"/>
          </w:tcPr>
          <w:p w:rsidR="00553538" w:rsidRPr="000E6EFB" w:rsidRDefault="00553538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1-тоқсан</w:t>
            </w:r>
          </w:p>
        </w:tc>
      </w:tr>
      <w:tr w:rsidR="00553538" w:rsidRPr="00421998" w:rsidTr="003F2AE4">
        <w:tc>
          <w:tcPr>
            <w:tcW w:w="1030" w:type="pct"/>
            <w:vMerge w:val="restar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</w:rPr>
              <w:lastRenderedPageBreak/>
              <w:t xml:space="preserve">1.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үдерістер</w:t>
            </w:r>
          </w:p>
          <w:p w:rsidR="002F3C73" w:rsidRPr="000E6EFB" w:rsidRDefault="002F3C73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Ақпаратты </w:t>
            </w: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түсіну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және өлшеу 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72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9.1.1.1 ақпаратты (графикалық, мәтіндік, дыбыстық, бейне) ажырату</w:t>
            </w:r>
            <w:r w:rsidR="00F35034"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9.1.1.2 ақпарат алу тәсілдеріне мысалдар келтіру </w:t>
            </w:r>
          </w:p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9.1.1.3 ақпаратты талдау әдістерін білу </w:t>
            </w:r>
          </w:p>
        </w:tc>
      </w:tr>
      <w:tr w:rsidR="00553538" w:rsidRPr="00421998" w:rsidTr="003F2AE4">
        <w:tc>
          <w:tcPr>
            <w:tcW w:w="1030" w:type="pct"/>
            <w:vMerge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E833DF" w:rsidRPr="000E6EFB">
              <w:rPr>
                <w:rFonts w:ascii="Times New Roman" w:hAnsi="Times New Roman"/>
                <w:sz w:val="24"/>
                <w:lang w:val="kk-KZ"/>
              </w:rPr>
              <w:t>Ақпараттық нысандарды құру және түрлендіру</w:t>
            </w:r>
            <w:r w:rsidR="00E833DF" w:rsidRPr="000E6EF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720" w:type="pct"/>
          </w:tcPr>
          <w:p w:rsidR="009A52DF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9.1.2.1 MicrosoftWord </w:t>
            </w:r>
            <w:r w:rsidR="000E70DC" w:rsidRPr="000E70DC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(майкрасофт виндоус)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бағдарламасын орындау үшін қосу, жұмыс істеу, бағдарламаны жабу </w:t>
            </w:r>
          </w:p>
          <w:p w:rsidR="009A52DF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9.1.2.2 жұмыс үстелінің элементтерін білу </w:t>
            </w:r>
          </w:p>
          <w:p w:rsidR="00553538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9.1.2.3 «Бастау» мәзірін қолдану, мәзір бойынша ауыстыру, мәзірді жабу </w:t>
            </w:r>
          </w:p>
        </w:tc>
      </w:tr>
      <w:tr w:rsidR="00553538" w:rsidRPr="00421998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="002969CB" w:rsidRPr="000E6EFB">
              <w:rPr>
                <w:rFonts w:ascii="Times New Roman" w:hAnsi="Times New Roman"/>
                <w:sz w:val="24"/>
                <w:lang w:val="ru-RU"/>
              </w:rPr>
              <w:t>Компьютер жүйелері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="00E5569E" w:rsidRPr="000E6EFB">
              <w:rPr>
                <w:rFonts w:ascii="Times New Roman" w:hAnsi="Times New Roman"/>
                <w:sz w:val="24"/>
                <w:lang w:val="ru-RU" w:eastAsia="en-GB"/>
              </w:rPr>
              <w:t>Компьютер құрылғысы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720" w:type="pct"/>
          </w:tcPr>
          <w:p w:rsidR="00553538" w:rsidRPr="000E6EFB" w:rsidRDefault="00553538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9.2.1.1 </w:t>
            </w:r>
            <w:r w:rsidR="002F3C73" w:rsidRPr="000E6EFB">
              <w:rPr>
                <w:lang w:val="kk-KZ"/>
              </w:rPr>
              <w:t xml:space="preserve">компьютердің негізгі құрылғыларын (монитор, пернетақта, жүйелік блок) анықтау </w:t>
            </w:r>
          </w:p>
          <w:p w:rsidR="00553538" w:rsidRPr="000E6EFB" w:rsidRDefault="00553538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9.2.1.2 </w:t>
            </w:r>
            <w:r w:rsidR="002F3C73" w:rsidRPr="000E6EFB">
              <w:rPr>
                <w:lang w:val="kk-KZ"/>
              </w:rPr>
              <w:t xml:space="preserve">компьютердің негізгі құрылғыларының қызметін білу </w:t>
            </w:r>
          </w:p>
          <w:p w:rsidR="00553538" w:rsidRPr="000E6EFB" w:rsidRDefault="00553538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9.2.1.3 </w:t>
            </w:r>
            <w:r w:rsidR="002F3C73" w:rsidRPr="000E6EFB">
              <w:rPr>
                <w:lang w:val="kk-KZ"/>
              </w:rPr>
              <w:t xml:space="preserve">пернетақта клавишаларының қызметін білу </w:t>
            </w:r>
          </w:p>
          <w:p w:rsidR="00553538" w:rsidRPr="000E6EFB" w:rsidRDefault="00553538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9.2.1.4 </w:t>
            </w:r>
            <w:r w:rsidR="002F3C73" w:rsidRPr="000E6EFB">
              <w:rPr>
                <w:lang w:val="kk-KZ"/>
              </w:rPr>
              <w:t xml:space="preserve">Microsoft Word </w:t>
            </w:r>
            <w:r w:rsidR="000E70DC" w:rsidRPr="000E70DC">
              <w:rPr>
                <w:szCs w:val="28"/>
                <w:lang w:val="kk-KZ"/>
              </w:rPr>
              <w:t xml:space="preserve">(майкрасофт виндоус) </w:t>
            </w:r>
            <w:r w:rsidR="002F3C73" w:rsidRPr="000E6EFB">
              <w:rPr>
                <w:lang w:val="kk-KZ"/>
              </w:rPr>
              <w:t xml:space="preserve">бағдарламасын қосу тәртібін білу </w:t>
            </w:r>
          </w:p>
        </w:tc>
      </w:tr>
      <w:tr w:rsidR="00553538" w:rsidRPr="000E6EFB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 </w:t>
            </w:r>
            <w:r w:rsidR="002969CB" w:rsidRPr="000E6EFB">
              <w:rPr>
                <w:rFonts w:ascii="Times New Roman" w:hAnsi="Times New Roman"/>
                <w:sz w:val="24"/>
                <w:lang w:val="kk-KZ"/>
              </w:rPr>
              <w:t>Денсаулық және қауіпсіздік</w:t>
            </w:r>
          </w:p>
        </w:tc>
        <w:tc>
          <w:tcPr>
            <w:tcW w:w="1250" w:type="pct"/>
          </w:tcPr>
          <w:p w:rsidR="002969CB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2969CB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Қауіпсіздік техникасы 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20" w:type="pct"/>
          </w:tcPr>
          <w:p w:rsidR="00D0696D" w:rsidRPr="000E6EFB" w:rsidRDefault="00D0696D" w:rsidP="00C72EF7">
            <w:pPr>
              <w:pStyle w:val="ac"/>
              <w:widowControl w:val="0"/>
              <w:spacing w:before="0" w:beforeAutospacing="0" w:after="0" w:afterAutospacing="0"/>
            </w:pPr>
            <w:r w:rsidRPr="000E6EFB">
              <w:t xml:space="preserve">9.3.1.1 </w:t>
            </w:r>
            <w:r w:rsidRPr="000E6EFB">
              <w:rPr>
                <w:lang w:val="ru-RU"/>
              </w:rPr>
              <w:t>дербес</w:t>
            </w:r>
            <w:r w:rsidRPr="000E6EFB">
              <w:t xml:space="preserve"> </w:t>
            </w:r>
            <w:r w:rsidRPr="000E6EFB">
              <w:rPr>
                <w:lang w:val="ru-RU"/>
              </w:rPr>
              <w:t>компьютермен</w:t>
            </w:r>
            <w:r w:rsidRPr="000E6EFB">
              <w:t xml:space="preserve"> </w:t>
            </w:r>
            <w:r w:rsidRPr="000E6EFB">
              <w:rPr>
                <w:lang w:val="ru-RU"/>
              </w:rPr>
              <w:t>жұмыс</w:t>
            </w:r>
            <w:r w:rsidRPr="000E6EFB">
              <w:t xml:space="preserve"> </w:t>
            </w:r>
            <w:r w:rsidRPr="000E6EFB">
              <w:rPr>
                <w:lang w:val="ru-RU"/>
              </w:rPr>
              <w:t>істеу</w:t>
            </w:r>
            <w:r w:rsidRPr="000E6EFB">
              <w:t xml:space="preserve"> </w:t>
            </w:r>
            <w:r w:rsidRPr="000E6EFB">
              <w:rPr>
                <w:lang w:val="ru-RU"/>
              </w:rPr>
              <w:t>барысында</w:t>
            </w:r>
            <w:r w:rsidRPr="000E6EFB">
              <w:t xml:space="preserve"> </w:t>
            </w:r>
            <w:r w:rsidRPr="000E6EFB">
              <w:rPr>
                <w:lang w:val="ru-RU"/>
              </w:rPr>
              <w:t>қауіпсіздік</w:t>
            </w:r>
            <w:r w:rsidRPr="000E6EFB">
              <w:t xml:space="preserve"> </w:t>
            </w:r>
            <w:r w:rsidRPr="000E6EFB">
              <w:rPr>
                <w:lang w:val="ru-RU"/>
              </w:rPr>
              <w:t>техникасы</w:t>
            </w:r>
            <w:r w:rsidRPr="000E6EFB">
              <w:t xml:space="preserve"> </w:t>
            </w:r>
            <w:r w:rsidRPr="000E6EFB">
              <w:rPr>
                <w:lang w:val="ru-RU"/>
              </w:rPr>
              <w:t>талаптарын</w:t>
            </w:r>
            <w:r w:rsidRPr="000E6EFB">
              <w:t xml:space="preserve"> </w:t>
            </w:r>
            <w:r w:rsidRPr="000E6EFB">
              <w:rPr>
                <w:lang w:val="ru-RU"/>
              </w:rPr>
              <w:t>орындау</w:t>
            </w:r>
          </w:p>
          <w:p w:rsidR="00D0696D" w:rsidRPr="000E6EFB" w:rsidRDefault="00D0696D" w:rsidP="00C72EF7">
            <w:pPr>
              <w:pStyle w:val="ac"/>
              <w:widowControl w:val="0"/>
              <w:spacing w:before="0" w:beforeAutospacing="0" w:after="0" w:afterAutospacing="0"/>
            </w:pPr>
            <w:r w:rsidRPr="000E6EFB">
              <w:t xml:space="preserve">9.3.1.2 </w:t>
            </w:r>
            <w:r w:rsidRPr="000E6EFB">
              <w:rPr>
                <w:lang w:val="ru-RU"/>
              </w:rPr>
              <w:t>компьютермен</w:t>
            </w:r>
            <w:r w:rsidRPr="000E6EFB">
              <w:t xml:space="preserve"> </w:t>
            </w:r>
            <w:r w:rsidRPr="000E6EFB">
              <w:rPr>
                <w:lang w:val="ru-RU"/>
              </w:rPr>
              <w:t>жұмыс</w:t>
            </w:r>
            <w:r w:rsidRPr="000E6EFB">
              <w:t xml:space="preserve"> </w:t>
            </w:r>
            <w:r w:rsidRPr="000E6EFB">
              <w:rPr>
                <w:lang w:val="ru-RU"/>
              </w:rPr>
              <w:t>орнын</w:t>
            </w:r>
            <w:r w:rsidRPr="000E6EFB">
              <w:t xml:space="preserve"> </w:t>
            </w:r>
            <w:r w:rsidRPr="000E6EFB">
              <w:rPr>
                <w:lang w:val="ru-RU"/>
              </w:rPr>
              <w:t>ұйымдастыра</w:t>
            </w:r>
            <w:r w:rsidRPr="000E6EFB">
              <w:t xml:space="preserve"> </w:t>
            </w:r>
            <w:r w:rsidRPr="000E6EFB">
              <w:rPr>
                <w:lang w:val="ru-RU"/>
              </w:rPr>
              <w:t>алу</w:t>
            </w:r>
            <w:r w:rsidRPr="000E6EFB">
              <w:t xml:space="preserve"> (</w:t>
            </w:r>
            <w:r w:rsidRPr="000E6EFB">
              <w:rPr>
                <w:lang w:val="ru-RU"/>
              </w:rPr>
              <w:t>ыңғайлылық</w:t>
            </w:r>
            <w:r w:rsidRPr="000E6EFB">
              <w:t xml:space="preserve"> </w:t>
            </w:r>
            <w:r w:rsidRPr="000E6EFB">
              <w:rPr>
                <w:lang w:val="ru-RU"/>
              </w:rPr>
              <w:t>және</w:t>
            </w:r>
            <w:r w:rsidRPr="000E6EFB">
              <w:t xml:space="preserve"> </w:t>
            </w:r>
            <w:r w:rsidRPr="000E6EFB">
              <w:rPr>
                <w:lang w:val="ru-RU"/>
              </w:rPr>
              <w:t>тиімділік</w:t>
            </w:r>
            <w:r w:rsidRPr="000E6EFB">
              <w:t>)</w:t>
            </w:r>
          </w:p>
        </w:tc>
      </w:tr>
      <w:tr w:rsidR="00553538" w:rsidRPr="000E6EFB" w:rsidTr="003F2AE4">
        <w:tc>
          <w:tcPr>
            <w:tcW w:w="5000" w:type="pct"/>
            <w:gridSpan w:val="3"/>
          </w:tcPr>
          <w:p w:rsidR="00553538" w:rsidRPr="000E6EFB" w:rsidRDefault="00553538" w:rsidP="00992C20">
            <w:pPr>
              <w:pStyle w:val="15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szCs w:val="24"/>
                <w:lang w:val="kk-KZ"/>
              </w:rPr>
              <w:t>2-тоқсан</w:t>
            </w:r>
          </w:p>
        </w:tc>
      </w:tr>
      <w:tr w:rsidR="00553538" w:rsidRPr="00421998" w:rsidTr="003F2AE4">
        <w:tc>
          <w:tcPr>
            <w:tcW w:w="1030" w:type="pct"/>
            <w:vMerge w:val="restar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</w:rPr>
              <w:t xml:space="preserve">1.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үдерістер</w:t>
            </w: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Ақпаратты </w:t>
            </w: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түсіну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және өлшеу </w:t>
            </w:r>
          </w:p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72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9.1.1.4 ақпаратты сақтау әдістерін білу </w:t>
            </w:r>
          </w:p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9.1.1.5 қажетті ақпаратты іздей алу </w:t>
            </w:r>
          </w:p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9.1.1.6 ақпараттың қасиеттерін (толық, толық емес, қажетті, қажет емес) білу </w:t>
            </w:r>
          </w:p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9.1.1.7 ақпаратты талдау әдістерін білу</w:t>
            </w:r>
            <w:r w:rsidR="00C72EF7" w:rsidRPr="000E6EFB">
              <w:rPr>
                <w:rFonts w:ascii="Times New Roman" w:hAnsi="Times New Roman"/>
                <w:sz w:val="24"/>
                <w:lang w:val="kk-KZ"/>
              </w:rPr>
              <w:t>,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553538" w:rsidRPr="000E6EFB" w:rsidRDefault="00C72EF7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компьютерден</w:t>
            </w:r>
            <w:r w:rsidR="00F35034"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553538" w:rsidRPr="000E6EFB">
              <w:rPr>
                <w:rFonts w:ascii="Times New Roman" w:hAnsi="Times New Roman"/>
                <w:sz w:val="24"/>
                <w:lang w:val="kk-KZ"/>
              </w:rPr>
              <w:t>ақпараттың әртүрлі нұсқаларын (мәтіндік, графикалық, дыбыстық, бейне) алу,</w:t>
            </w:r>
            <w:r w:rsidR="00F35034"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553538" w:rsidRPr="000E6EFB">
              <w:rPr>
                <w:rFonts w:ascii="Times New Roman" w:hAnsi="Times New Roman"/>
                <w:sz w:val="24"/>
                <w:lang w:val="kk-KZ"/>
              </w:rPr>
              <w:t xml:space="preserve">бері, талдау және сақтау құралы екендігін білу </w:t>
            </w:r>
          </w:p>
        </w:tc>
      </w:tr>
      <w:tr w:rsidR="00553538" w:rsidRPr="00421998" w:rsidTr="003F2AE4">
        <w:tc>
          <w:tcPr>
            <w:tcW w:w="1030" w:type="pct"/>
            <w:vMerge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0E6EFB">
              <w:rPr>
                <w:rFonts w:ascii="Times New Roman" w:hAnsi="Times New Roman"/>
                <w:sz w:val="24"/>
                <w:lang w:val="kk-KZ" w:eastAsia="en-GB"/>
              </w:rPr>
              <w:t xml:space="preserve">.2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нысандарды құру және түрлендіру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720" w:type="pct"/>
          </w:tcPr>
          <w:p w:rsidR="009A52DF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9.1.2.4 жұмыс үстеліндегі нысандарды белгілеу және алмастыру </w:t>
            </w:r>
          </w:p>
          <w:p w:rsidR="009A52DF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9.1.2.5</w:t>
            </w:r>
            <w:r w:rsidR="00F35034"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терезені бұру, жылжытып қою, жабу </w:t>
            </w:r>
          </w:p>
          <w:p w:rsidR="009A52DF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9.1.2.6 меңзерді басқа</w:t>
            </w:r>
            <w:r w:rsidR="00D40654" w:rsidRPr="000E6EFB">
              <w:rPr>
                <w:rFonts w:ascii="Times New Roman" w:hAnsi="Times New Roman"/>
                <w:sz w:val="24"/>
                <w:lang w:val="kk-KZ"/>
              </w:rPr>
              <w:t>ру клавишасы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н қолдану </w:t>
            </w:r>
          </w:p>
        </w:tc>
      </w:tr>
      <w:tr w:rsidR="00553538" w:rsidRPr="006B67D4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="002969CB" w:rsidRPr="000E6EFB">
              <w:rPr>
                <w:rFonts w:ascii="Times New Roman" w:hAnsi="Times New Roman"/>
                <w:sz w:val="24"/>
                <w:lang w:val="ru-RU"/>
              </w:rPr>
              <w:t xml:space="preserve">Компьютер жүйелері </w:t>
            </w:r>
          </w:p>
          <w:p w:rsidR="002F3C73" w:rsidRPr="000E6EFB" w:rsidRDefault="002F3C73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="00E5569E" w:rsidRPr="000E6EFB">
              <w:rPr>
                <w:rFonts w:ascii="Times New Roman" w:hAnsi="Times New Roman"/>
                <w:sz w:val="24"/>
                <w:lang w:val="ru-RU" w:eastAsia="en-GB"/>
              </w:rPr>
              <w:t>Компьютер құрылғысы</w:t>
            </w:r>
          </w:p>
        </w:tc>
        <w:tc>
          <w:tcPr>
            <w:tcW w:w="2720" w:type="pct"/>
          </w:tcPr>
          <w:p w:rsidR="00553538" w:rsidRPr="000E6EFB" w:rsidRDefault="00553538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t xml:space="preserve">9.2.1.5 </w:t>
            </w:r>
            <w:r w:rsidR="002F3C73" w:rsidRPr="000E6EFB">
              <w:rPr>
                <w:lang w:val="kk-KZ"/>
              </w:rPr>
              <w:t xml:space="preserve">окон Microsoft Word </w:t>
            </w:r>
            <w:r w:rsidR="000E70DC" w:rsidRPr="000E70DC">
              <w:rPr>
                <w:szCs w:val="28"/>
                <w:lang w:val="kk-KZ"/>
              </w:rPr>
              <w:t xml:space="preserve">(майкрасофт виндоус) </w:t>
            </w:r>
            <w:r w:rsidR="002F3C73" w:rsidRPr="000E6EFB">
              <w:rPr>
                <w:lang w:val="kk-KZ"/>
              </w:rPr>
              <w:t xml:space="preserve">терезесінің элементтерін білу: тақырыпша, құралдар панелі, жұмыс алаңы </w:t>
            </w:r>
          </w:p>
        </w:tc>
      </w:tr>
      <w:tr w:rsidR="00553538" w:rsidRPr="00421998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 </w:t>
            </w:r>
            <w:r w:rsidR="002969CB" w:rsidRPr="000E6EFB">
              <w:rPr>
                <w:rFonts w:ascii="Times New Roman" w:hAnsi="Times New Roman"/>
                <w:sz w:val="24"/>
                <w:lang w:val="kk-KZ"/>
              </w:rPr>
              <w:t>Денсаулық және қауіпсіздік</w:t>
            </w:r>
          </w:p>
        </w:tc>
        <w:tc>
          <w:tcPr>
            <w:tcW w:w="1250" w:type="pct"/>
          </w:tcPr>
          <w:p w:rsidR="002969CB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2969CB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Қауіпсіздік техникасы 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D0696D" w:rsidRPr="000E6EFB" w:rsidRDefault="00D0696D" w:rsidP="00C72EF7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 w:rsidRPr="000E6EFB">
              <w:rPr>
                <w:lang w:val="ru-RU"/>
              </w:rPr>
              <w:t>9.3.1.3 көздің шаршауының алдын алу мақсатында</w:t>
            </w:r>
            <w:r w:rsidR="00F35034" w:rsidRPr="000E6EFB">
              <w:rPr>
                <w:lang w:val="ru-RU"/>
              </w:rPr>
              <w:t xml:space="preserve"> </w:t>
            </w:r>
            <w:r w:rsidRPr="000E6EFB">
              <w:rPr>
                <w:lang w:val="ru-RU"/>
              </w:rPr>
              <w:t>жаттығулар орындау</w:t>
            </w:r>
          </w:p>
          <w:p w:rsidR="00D0696D" w:rsidRPr="000E6EFB" w:rsidRDefault="00D0696D" w:rsidP="00C72EF7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 w:rsidRPr="000E6EFB">
              <w:rPr>
                <w:lang w:val="ru-RU"/>
              </w:rPr>
              <w:t>9.3.1.4 статикалық шаршауды алу бойынша жаттығулар орындау</w:t>
            </w:r>
          </w:p>
        </w:tc>
      </w:tr>
      <w:tr w:rsidR="00553538" w:rsidRPr="000E6EFB" w:rsidTr="003F2AE4">
        <w:tc>
          <w:tcPr>
            <w:tcW w:w="5000" w:type="pct"/>
            <w:gridSpan w:val="3"/>
          </w:tcPr>
          <w:p w:rsidR="00553538" w:rsidRPr="000E6EFB" w:rsidRDefault="00553538" w:rsidP="00C72EF7">
            <w:pPr>
              <w:pStyle w:val="15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szCs w:val="24"/>
                <w:lang w:val="kk-KZ"/>
              </w:rPr>
              <w:t>3-тоқсан</w:t>
            </w:r>
          </w:p>
        </w:tc>
      </w:tr>
      <w:tr w:rsidR="00553538" w:rsidRPr="000E6EFB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</w:rPr>
              <w:t xml:space="preserve">1.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үдерістер</w:t>
            </w: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 w:eastAsia="en-GB"/>
              </w:rPr>
              <w:t xml:space="preserve">1.2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нысандарды құру және түрлендіру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9A52DF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9.1.2.7 пернетақта</w:t>
            </w:r>
            <w:r w:rsidR="00887386" w:rsidRPr="000E6EFB">
              <w:rPr>
                <w:rFonts w:ascii="Times New Roman" w:hAnsi="Times New Roman"/>
                <w:sz w:val="24"/>
                <w:lang w:val="kk-KZ"/>
              </w:rPr>
              <w:t>да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ғы сандар мен әріптер клавиштерін қолдану </w:t>
            </w:r>
          </w:p>
          <w:p w:rsidR="009A52DF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9.1.2.8 үлгі бойынша мәтінді басу </w:t>
            </w:r>
          </w:p>
          <w:p w:rsidR="009A52DF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9.1.2.9 қаріп өлшемін таңдау </w:t>
            </w:r>
          </w:p>
          <w:p w:rsidR="009A52DF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9.1.2.10 құжатты сақтау </w:t>
            </w:r>
          </w:p>
        </w:tc>
      </w:tr>
      <w:tr w:rsidR="00553538" w:rsidRPr="00421998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2. </w:t>
            </w:r>
            <w:r w:rsidR="002969CB" w:rsidRPr="000E6EFB">
              <w:rPr>
                <w:rFonts w:ascii="Times New Roman" w:hAnsi="Times New Roman"/>
                <w:sz w:val="24"/>
                <w:lang w:val="ru-RU"/>
              </w:rPr>
              <w:t xml:space="preserve">Компьютер </w:t>
            </w:r>
            <w:r w:rsidR="002969CB" w:rsidRPr="000E6EFB">
              <w:rPr>
                <w:rFonts w:ascii="Times New Roman" w:hAnsi="Times New Roman"/>
                <w:sz w:val="24"/>
                <w:lang w:val="ru-RU"/>
              </w:rPr>
              <w:lastRenderedPageBreak/>
              <w:t>жүйелері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2.1 </w:t>
            </w:r>
            <w:r w:rsidR="00E5569E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Компьютер </w:t>
            </w:r>
            <w:r w:rsidR="00E5569E" w:rsidRPr="000E6EFB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құрылғысы </w:t>
            </w:r>
          </w:p>
        </w:tc>
        <w:tc>
          <w:tcPr>
            <w:tcW w:w="2720" w:type="pct"/>
          </w:tcPr>
          <w:p w:rsidR="002F3C73" w:rsidRPr="000E6EFB" w:rsidRDefault="002F3C73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lastRenderedPageBreak/>
              <w:t xml:space="preserve">9.2.1.6 «Жетекші» бағдарламасының мақсатын </w:t>
            </w:r>
            <w:r w:rsidRPr="000E6EFB">
              <w:rPr>
                <w:lang w:val="kk-KZ"/>
              </w:rPr>
              <w:lastRenderedPageBreak/>
              <w:t xml:space="preserve">білу </w:t>
            </w:r>
          </w:p>
          <w:p w:rsidR="002F3C73" w:rsidRPr="000E6EFB" w:rsidRDefault="002F3C73" w:rsidP="000E70DC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>9.2.1.7 Windows</w:t>
            </w:r>
            <w:r w:rsidR="000E70DC">
              <w:rPr>
                <w:lang w:val="kk-KZ"/>
              </w:rPr>
              <w:t xml:space="preserve"> </w:t>
            </w:r>
            <w:r w:rsidR="000E70DC" w:rsidRPr="000E70DC">
              <w:rPr>
                <w:szCs w:val="28"/>
                <w:lang w:val="kk-KZ"/>
              </w:rPr>
              <w:t xml:space="preserve">(виндоус) </w:t>
            </w:r>
            <w:r w:rsidRPr="000E6EFB">
              <w:rPr>
                <w:lang w:val="kk-KZ"/>
              </w:rPr>
              <w:t>-тағы файлдық құрылымдарды білу</w:t>
            </w:r>
          </w:p>
        </w:tc>
      </w:tr>
      <w:tr w:rsidR="00553538" w:rsidRPr="00421998" w:rsidTr="003F2AE4">
        <w:tc>
          <w:tcPr>
            <w:tcW w:w="1030" w:type="pct"/>
          </w:tcPr>
          <w:p w:rsidR="00553538" w:rsidRPr="000E6EFB" w:rsidRDefault="002969CB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Денсаулық және қауіпсіздік</w:t>
            </w:r>
          </w:p>
        </w:tc>
        <w:tc>
          <w:tcPr>
            <w:tcW w:w="1250" w:type="pct"/>
          </w:tcPr>
          <w:p w:rsidR="002969CB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2969CB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Қауіпсіздік техникасы 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D0696D" w:rsidRPr="000E6EFB" w:rsidRDefault="00D0696D" w:rsidP="00C72EF7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 w:rsidRPr="000E6EFB">
              <w:rPr>
                <w:lang w:val="ru-RU"/>
              </w:rPr>
              <w:t>9.3.1.3 көздің шаршауының алдын алу мақсатында</w:t>
            </w:r>
            <w:r w:rsidR="00F35034" w:rsidRPr="000E6EFB">
              <w:rPr>
                <w:lang w:val="ru-RU"/>
              </w:rPr>
              <w:t xml:space="preserve"> </w:t>
            </w:r>
            <w:r w:rsidRPr="000E6EFB">
              <w:rPr>
                <w:lang w:val="ru-RU"/>
              </w:rPr>
              <w:t>жаттығулар орындау</w:t>
            </w:r>
          </w:p>
          <w:p w:rsidR="00D0696D" w:rsidRPr="000E6EFB" w:rsidRDefault="00D0696D" w:rsidP="00C72EF7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 w:rsidRPr="000E6EFB">
              <w:rPr>
                <w:lang w:val="ru-RU"/>
              </w:rPr>
              <w:t>9.3.1.4 статикалық шаршауды алу бойынша жаттығулар орындау</w:t>
            </w:r>
          </w:p>
        </w:tc>
      </w:tr>
      <w:tr w:rsidR="00553538" w:rsidRPr="000E6EFB" w:rsidTr="003F2AE4">
        <w:tc>
          <w:tcPr>
            <w:tcW w:w="5000" w:type="pct"/>
            <w:gridSpan w:val="3"/>
          </w:tcPr>
          <w:p w:rsidR="00553538" w:rsidRPr="000E6EFB" w:rsidRDefault="00553538" w:rsidP="00C72EF7">
            <w:pPr>
              <w:pStyle w:val="15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szCs w:val="24"/>
                <w:lang w:val="kk-KZ"/>
              </w:rPr>
              <w:t>4-тоқсан</w:t>
            </w:r>
          </w:p>
        </w:tc>
      </w:tr>
      <w:tr w:rsidR="00553538" w:rsidRPr="00421998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</w:rPr>
              <w:t xml:space="preserve">1.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үдерістер</w:t>
            </w: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 w:eastAsia="en-GB"/>
              </w:rPr>
              <w:t xml:space="preserve">1.2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нысандарды құру және түрлендіру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9A52DF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9.1.2.11</w:t>
            </w:r>
            <w:r w:rsidR="00F35034"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«Бастау» мәзірінен «Калькулятор» бағдарламасын қосу </w:t>
            </w:r>
          </w:p>
          <w:p w:rsidR="009A52DF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9.1.2.12</w:t>
            </w:r>
            <w:r w:rsidR="00F35034"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«Калькулятор» бағдарламасының көмегімен негізгі арифметикалық есептерді орындау </w:t>
            </w:r>
          </w:p>
          <w:p w:rsidR="00553538" w:rsidRPr="000E6EFB" w:rsidRDefault="009A52DF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9.1.2.13 принтерді қосу және өшіруді білу</w:t>
            </w:r>
          </w:p>
        </w:tc>
      </w:tr>
      <w:tr w:rsidR="00553538" w:rsidRPr="00421998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2.</w:t>
            </w:r>
            <w:r w:rsidR="002969CB" w:rsidRPr="000E6EFB">
              <w:rPr>
                <w:rFonts w:ascii="Times New Roman" w:hAnsi="Times New Roman"/>
                <w:sz w:val="24"/>
                <w:lang w:val="ru-RU"/>
              </w:rPr>
              <w:t xml:space="preserve"> Компьютер жүйелері</w:t>
            </w: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</w:tcPr>
          <w:p w:rsidR="00E5569E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="00E5569E" w:rsidRPr="000E6EFB">
              <w:rPr>
                <w:rFonts w:ascii="Times New Roman" w:hAnsi="Times New Roman"/>
                <w:sz w:val="24"/>
                <w:lang w:val="ru-RU" w:eastAsia="en-GB"/>
              </w:rPr>
              <w:t>Компьютер құрылғысы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2F3C73" w:rsidRPr="000E6EFB" w:rsidRDefault="002F3C73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>9.2.1.8 компьютер жадының түрлері туралы түсінік болу: ішкі (оперативті) және сыртқы (ұзақ мерзімдік)</w:t>
            </w:r>
          </w:p>
          <w:p w:rsidR="00553538" w:rsidRPr="000E6EFB" w:rsidRDefault="002F3C73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9.2.1.9 принтерді қосу және өшіру кезектілігін білу </w:t>
            </w:r>
          </w:p>
        </w:tc>
      </w:tr>
      <w:tr w:rsidR="00553538" w:rsidRPr="00421998" w:rsidTr="003F2AE4">
        <w:tc>
          <w:tcPr>
            <w:tcW w:w="1030" w:type="pct"/>
          </w:tcPr>
          <w:p w:rsidR="00553538" w:rsidRPr="000E6EFB" w:rsidRDefault="002969CB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Денсаулық және қауіпсіздік</w:t>
            </w:r>
          </w:p>
        </w:tc>
        <w:tc>
          <w:tcPr>
            <w:tcW w:w="1250" w:type="pct"/>
          </w:tcPr>
          <w:p w:rsidR="002969CB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2969CB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Қауіпсіздік техникасы 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D0696D" w:rsidRPr="000E6EFB" w:rsidRDefault="00D0696D" w:rsidP="00C72EF7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 w:rsidRPr="000E6EFB">
              <w:rPr>
                <w:lang w:val="ru-RU"/>
              </w:rPr>
              <w:t>9.3.1.3 көздің шаршауының алдын алу мақсатында</w:t>
            </w:r>
            <w:r w:rsidR="00F35034" w:rsidRPr="000E6EFB">
              <w:rPr>
                <w:lang w:val="ru-RU"/>
              </w:rPr>
              <w:t xml:space="preserve"> </w:t>
            </w:r>
            <w:r w:rsidRPr="000E6EFB">
              <w:rPr>
                <w:lang w:val="ru-RU"/>
              </w:rPr>
              <w:t>жаттығулар орындау</w:t>
            </w:r>
          </w:p>
          <w:p w:rsidR="00553538" w:rsidRPr="000E6EFB" w:rsidRDefault="00D0696D" w:rsidP="00C72EF7">
            <w:pPr>
              <w:pStyle w:val="ac"/>
              <w:widowControl w:val="0"/>
              <w:spacing w:before="0" w:beforeAutospacing="0" w:after="0" w:afterAutospacing="0"/>
              <w:rPr>
                <w:lang w:val="ru-RU"/>
              </w:rPr>
            </w:pPr>
            <w:r w:rsidRPr="000E6EFB">
              <w:rPr>
                <w:lang w:val="ru-RU"/>
              </w:rPr>
              <w:t xml:space="preserve">9.3.1.4 статикалық шаршауды алу бойынша жаттығулар орындау </w:t>
            </w:r>
          </w:p>
        </w:tc>
      </w:tr>
    </w:tbl>
    <w:p w:rsidR="00D40654" w:rsidRPr="000E6EFB" w:rsidRDefault="00D40654" w:rsidP="00C72EF7">
      <w:pPr>
        <w:widowControl/>
        <w:spacing w:line="240" w:lineRule="auto"/>
        <w:jc w:val="both"/>
        <w:rPr>
          <w:rFonts w:ascii="Times New Roman" w:hAnsi="Times New Roman"/>
          <w:sz w:val="24"/>
          <w:lang w:val="kk-KZ"/>
        </w:rPr>
      </w:pPr>
    </w:p>
    <w:p w:rsidR="003F2AE4" w:rsidRPr="000E6EFB" w:rsidRDefault="003F2AE4" w:rsidP="00992C20">
      <w:pPr>
        <w:widowControl/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  <w:r w:rsidRPr="000E6EFB">
        <w:rPr>
          <w:rFonts w:ascii="Times New Roman" w:hAnsi="Times New Roman"/>
          <w:sz w:val="24"/>
          <w:lang w:val="kk-KZ"/>
        </w:rPr>
        <w:t>3) 10</w:t>
      </w:r>
      <w:r w:rsidR="005962FD" w:rsidRPr="000E6EFB">
        <w:rPr>
          <w:rFonts w:ascii="Times New Roman" w:hAnsi="Times New Roman"/>
          <w:sz w:val="24"/>
          <w:lang w:val="kk-KZ"/>
        </w:rPr>
        <w:t>-сынып</w:t>
      </w:r>
      <w:r w:rsidRPr="000E6EFB">
        <w:rPr>
          <w:rFonts w:ascii="Times New Roman" w:hAnsi="Times New Roman"/>
          <w:sz w:val="24"/>
          <w:lang w:val="kk-KZ"/>
        </w:rPr>
        <w:t>:</w:t>
      </w:r>
    </w:p>
    <w:p w:rsidR="00992C20" w:rsidRPr="000E6EFB" w:rsidRDefault="003817CF" w:rsidP="00992C20">
      <w:pPr>
        <w:widowControl/>
        <w:spacing w:line="240" w:lineRule="auto"/>
        <w:ind w:firstLine="709"/>
        <w:jc w:val="both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3</w:t>
      </w:r>
      <w:r w:rsidR="00992C20" w:rsidRPr="000E6EFB">
        <w:rPr>
          <w:rFonts w:ascii="Times New Roman" w:hAnsi="Times New Roman"/>
          <w:sz w:val="24"/>
          <w:lang w:val="kk-KZ"/>
        </w:rPr>
        <w:t>-кесте</w:t>
      </w:r>
    </w:p>
    <w:p w:rsidR="003F2AE4" w:rsidRPr="000E6EFB" w:rsidRDefault="003F2AE4" w:rsidP="00992C20">
      <w:pPr>
        <w:spacing w:line="240" w:lineRule="auto"/>
        <w:rPr>
          <w:rFonts w:ascii="Times New Roman" w:hAnsi="Times New Roman"/>
          <w:sz w:val="24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5243"/>
      </w:tblGrid>
      <w:tr w:rsidR="00992C20" w:rsidRPr="000E6EFB" w:rsidTr="00D600C4">
        <w:tc>
          <w:tcPr>
            <w:tcW w:w="1030" w:type="pct"/>
          </w:tcPr>
          <w:p w:rsidR="00992C20" w:rsidRPr="000E6EFB" w:rsidRDefault="00992C20" w:rsidP="00276426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Бөлім </w:t>
            </w:r>
          </w:p>
        </w:tc>
        <w:tc>
          <w:tcPr>
            <w:tcW w:w="1250" w:type="pct"/>
          </w:tcPr>
          <w:p w:rsidR="00992C20" w:rsidRPr="000E6EFB" w:rsidRDefault="00992C20" w:rsidP="002764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Бөлімше </w:t>
            </w:r>
          </w:p>
        </w:tc>
        <w:tc>
          <w:tcPr>
            <w:tcW w:w="2720" w:type="pct"/>
          </w:tcPr>
          <w:p w:rsidR="00992C20" w:rsidRPr="000E6EFB" w:rsidRDefault="00992C20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Оқыту мақсаттары </w:t>
            </w:r>
          </w:p>
        </w:tc>
      </w:tr>
      <w:tr w:rsidR="00553538" w:rsidRPr="000E6EFB" w:rsidTr="003F2AE4">
        <w:tc>
          <w:tcPr>
            <w:tcW w:w="5000" w:type="pct"/>
            <w:gridSpan w:val="3"/>
          </w:tcPr>
          <w:p w:rsidR="00553538" w:rsidRPr="000E6EFB" w:rsidRDefault="00553538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1</w:t>
            </w:r>
            <w:r w:rsidR="00887386" w:rsidRPr="000E6EFB">
              <w:rPr>
                <w:rFonts w:ascii="Times New Roman" w:hAnsi="Times New Roman"/>
                <w:sz w:val="24"/>
                <w:lang w:val="kk-KZ"/>
              </w:rPr>
              <w:t>-тоқсан</w:t>
            </w:r>
          </w:p>
        </w:tc>
      </w:tr>
      <w:tr w:rsidR="00553538" w:rsidRPr="00421998" w:rsidTr="003F2AE4">
        <w:tc>
          <w:tcPr>
            <w:tcW w:w="1030" w:type="pct"/>
            <w:vMerge w:val="restar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</w:rPr>
              <w:t xml:space="preserve">1.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үдерістер</w:t>
            </w: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 w:eastAsia="en-GB"/>
              </w:rPr>
              <w:t xml:space="preserve">1.2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нысандарды құру және түрлендіру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720" w:type="pct"/>
          </w:tcPr>
          <w:p w:rsidR="00F55658" w:rsidRPr="000E6EFB" w:rsidRDefault="00F5565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10.1.2.1 MicrosoftWord </w:t>
            </w:r>
            <w:r w:rsidR="000E70DC" w:rsidRPr="000E70DC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(майкрасофт виндоус)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мәтіндік бағдарламасын қолдану (тақырып атауы, құралдар панелі, жұмыс жиегі, айналдыру жиегі)</w:t>
            </w:r>
          </w:p>
          <w:p w:rsidR="00F55658" w:rsidRPr="000E6EFB" w:rsidRDefault="00F5565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10.1.2.2 мәтінді дұрыс теру ережесін білу (кіші әріптер, тыныс белгілері, сөздер арасындағы бос орын, абзац пен символдарды өшіру)</w:t>
            </w:r>
          </w:p>
          <w:p w:rsidR="00553538" w:rsidRPr="000E6EFB" w:rsidRDefault="00F5565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10.1.2.3 «Enter»</w:t>
            </w:r>
            <w:r w:rsidR="000E70DC">
              <w:rPr>
                <w:rFonts w:ascii="Times New Roman" w:hAnsi="Times New Roman"/>
                <w:sz w:val="24"/>
                <w:lang w:val="kk-KZ"/>
              </w:rPr>
              <w:t xml:space="preserve"> (интер)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, «Shift»</w:t>
            </w:r>
            <w:r w:rsidR="000E70DC">
              <w:rPr>
                <w:rFonts w:ascii="Times New Roman" w:hAnsi="Times New Roman"/>
                <w:sz w:val="24"/>
                <w:lang w:val="kk-KZ"/>
              </w:rPr>
              <w:t xml:space="preserve"> (шифт)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, «CapsLock»</w:t>
            </w:r>
            <w:r w:rsidR="000E70DC">
              <w:rPr>
                <w:rFonts w:ascii="Times New Roman" w:hAnsi="Times New Roman"/>
                <w:sz w:val="24"/>
                <w:lang w:val="kk-KZ"/>
              </w:rPr>
              <w:t xml:space="preserve"> (капс лок)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, «Delete»</w:t>
            </w:r>
            <w:r w:rsidR="000E70DC">
              <w:rPr>
                <w:rFonts w:ascii="Times New Roman" w:hAnsi="Times New Roman"/>
                <w:sz w:val="24"/>
                <w:lang w:val="kk-KZ"/>
              </w:rPr>
              <w:t xml:space="preserve"> (делет)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, бос орын</w:t>
            </w:r>
            <w:r w:rsidR="00F35034"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функционалдық клавиштерін қолдану </w:t>
            </w:r>
          </w:p>
        </w:tc>
      </w:tr>
      <w:tr w:rsidR="00992C20" w:rsidRPr="00421998" w:rsidTr="003F2AE4">
        <w:tc>
          <w:tcPr>
            <w:tcW w:w="1030" w:type="pct"/>
            <w:vMerge w:val="restart"/>
          </w:tcPr>
          <w:p w:rsidR="00992C20" w:rsidRPr="000E6EFB" w:rsidRDefault="00992C20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2. Компьютер жүйелері</w:t>
            </w:r>
          </w:p>
          <w:p w:rsidR="00992C20" w:rsidRPr="000E6EFB" w:rsidRDefault="00992C20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1250" w:type="pct"/>
          </w:tcPr>
          <w:p w:rsidR="00992C20" w:rsidRPr="000E6EFB" w:rsidRDefault="00992C20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 w:eastAsia="en-GB"/>
              </w:rPr>
              <w:t>2.1 Компьютер құрылғысы</w:t>
            </w:r>
          </w:p>
          <w:p w:rsidR="00992C20" w:rsidRPr="000E6EFB" w:rsidRDefault="00992C20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992C20" w:rsidRPr="000E6EFB" w:rsidRDefault="00992C20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10.2.1.1 компьютердің негізгі құрылғыларының мақсатын мен қызметін білу </w:t>
            </w:r>
          </w:p>
          <w:p w:rsidR="00992C20" w:rsidRPr="000E6EFB" w:rsidRDefault="00992C20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10.2.1.2 Windows </w:t>
            </w:r>
            <w:r w:rsidR="000E70DC" w:rsidRPr="000E70DC">
              <w:rPr>
                <w:szCs w:val="28"/>
                <w:lang w:val="kk-KZ"/>
              </w:rPr>
              <w:t xml:space="preserve">(виндоус) </w:t>
            </w:r>
            <w:r w:rsidRPr="000E6EFB">
              <w:rPr>
                <w:lang w:val="kk-KZ"/>
              </w:rPr>
              <w:t xml:space="preserve">операциялық жүйесін (жұмыс үстелі, Windows </w:t>
            </w:r>
            <w:r w:rsidR="000E70DC" w:rsidRPr="000E70DC">
              <w:rPr>
                <w:szCs w:val="28"/>
                <w:lang w:val="kk-KZ"/>
              </w:rPr>
              <w:t xml:space="preserve">(виндоус) </w:t>
            </w:r>
            <w:r w:rsidRPr="000E6EFB">
              <w:rPr>
                <w:lang w:val="kk-KZ"/>
              </w:rPr>
              <w:t xml:space="preserve">терезесінің негізгі элементтері) білу </w:t>
            </w:r>
          </w:p>
          <w:p w:rsidR="00992C20" w:rsidRPr="000E6EFB" w:rsidRDefault="00992C20" w:rsidP="000E70DC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10.2.1.3 Windows </w:t>
            </w:r>
            <w:r w:rsidR="000E70DC" w:rsidRPr="000E70DC">
              <w:rPr>
                <w:szCs w:val="28"/>
                <w:lang w:val="kk-KZ"/>
              </w:rPr>
              <w:t xml:space="preserve">(виндоус) </w:t>
            </w:r>
            <w:r w:rsidRPr="000E6EFB">
              <w:rPr>
                <w:lang w:val="kk-KZ"/>
              </w:rPr>
              <w:t>баптауын және файлдық құрылымын білу</w:t>
            </w:r>
          </w:p>
        </w:tc>
      </w:tr>
      <w:tr w:rsidR="00992C20" w:rsidRPr="006B67D4" w:rsidTr="003F2AE4">
        <w:tc>
          <w:tcPr>
            <w:tcW w:w="1030" w:type="pct"/>
            <w:vMerge/>
          </w:tcPr>
          <w:p w:rsidR="00992C20" w:rsidRPr="000E6EFB" w:rsidRDefault="00992C20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</w:tcPr>
          <w:p w:rsidR="00992C20" w:rsidRPr="000E6EFB" w:rsidRDefault="00992C20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2.2 Компьютер желілері </w:t>
            </w:r>
          </w:p>
        </w:tc>
        <w:tc>
          <w:tcPr>
            <w:tcW w:w="2720" w:type="pct"/>
          </w:tcPr>
          <w:p w:rsidR="00992C20" w:rsidRPr="000E6EFB" w:rsidRDefault="00992C20" w:rsidP="00C72EF7">
            <w:pPr>
              <w:pStyle w:val="NESTableText"/>
              <w:ind w:left="0"/>
            </w:pPr>
            <w:r w:rsidRPr="000E6EFB">
              <w:t xml:space="preserve">10.2.2.1 </w:t>
            </w:r>
            <w:r w:rsidRPr="000E6EFB">
              <w:rPr>
                <w:lang w:val="kk-KZ"/>
              </w:rPr>
              <w:t>Ғаламдық</w:t>
            </w:r>
            <w:r w:rsidR="00F35034" w:rsidRPr="000E6EFB">
              <w:rPr>
                <w:lang w:val="kk-KZ"/>
              </w:rPr>
              <w:t xml:space="preserve"> </w:t>
            </w:r>
            <w:r w:rsidRPr="000E6EFB">
              <w:rPr>
                <w:lang w:val="en-US"/>
              </w:rPr>
              <w:t>Internet</w:t>
            </w:r>
            <w:r w:rsidRPr="000E6EFB">
              <w:rPr>
                <w:lang w:val="kk-KZ"/>
              </w:rPr>
              <w:t xml:space="preserve"> </w:t>
            </w:r>
            <w:r w:rsidR="000E70DC">
              <w:rPr>
                <w:lang w:val="kk-KZ"/>
              </w:rPr>
              <w:t xml:space="preserve">(интернет) </w:t>
            </w:r>
            <w:r w:rsidRPr="000E6EFB">
              <w:rPr>
                <w:lang w:val="kk-KZ"/>
              </w:rPr>
              <w:t xml:space="preserve">желісі туралы түсінігі болу </w:t>
            </w:r>
          </w:p>
        </w:tc>
      </w:tr>
      <w:tr w:rsidR="00553538" w:rsidRPr="00421998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 </w:t>
            </w:r>
            <w:r w:rsidR="002969CB" w:rsidRPr="000E6EFB">
              <w:rPr>
                <w:rFonts w:ascii="Times New Roman" w:hAnsi="Times New Roman"/>
                <w:sz w:val="24"/>
                <w:lang w:val="kk-KZ"/>
              </w:rPr>
              <w:t>Денсаулық және қауіпсіздік</w:t>
            </w:r>
          </w:p>
        </w:tc>
        <w:tc>
          <w:tcPr>
            <w:tcW w:w="1250" w:type="pct"/>
          </w:tcPr>
          <w:p w:rsidR="002969CB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2969CB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Қауіпсіздік техникасы 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3C2F52" w:rsidRPr="000E6EFB" w:rsidRDefault="003C2F52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lastRenderedPageBreak/>
              <w:t xml:space="preserve">10.3.1.1 дербес компьютермен жұмыс істеу барысында қауіпсіздік техникасы талаптарын </w:t>
            </w:r>
            <w:r w:rsidRPr="000E6EFB">
              <w:lastRenderedPageBreak/>
              <w:t xml:space="preserve">орындау </w:t>
            </w:r>
          </w:p>
          <w:p w:rsidR="003C2F52" w:rsidRPr="000E6EFB" w:rsidRDefault="003C2F52" w:rsidP="00C72EF7">
            <w:pPr>
              <w:pStyle w:val="ac"/>
              <w:widowControl w:val="0"/>
              <w:spacing w:before="0" w:beforeAutospacing="0" w:after="0" w:afterAutospacing="0"/>
              <w:rPr>
                <w:lang w:val="kk-KZ"/>
              </w:rPr>
            </w:pPr>
            <w:r w:rsidRPr="000E6EFB">
              <w:rPr>
                <w:lang w:val="kk-KZ"/>
              </w:rPr>
              <w:t>10.3.1.2 көздің шаршауының алдын алу мақсатында</w:t>
            </w:r>
            <w:r w:rsidR="00F35034" w:rsidRPr="000E6EFB">
              <w:rPr>
                <w:lang w:val="kk-KZ"/>
              </w:rPr>
              <w:t xml:space="preserve"> </w:t>
            </w:r>
            <w:r w:rsidRPr="000E6EFB">
              <w:rPr>
                <w:lang w:val="kk-KZ"/>
              </w:rPr>
              <w:t xml:space="preserve">жаттығулар орындау </w:t>
            </w:r>
          </w:p>
          <w:p w:rsidR="003C2F52" w:rsidRPr="000E6EFB" w:rsidRDefault="003C2F52" w:rsidP="00C72EF7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 w:rsidRPr="000E6EFB">
              <w:rPr>
                <w:lang w:val="ru-RU"/>
              </w:rPr>
              <w:t>10.3.1.3</w:t>
            </w:r>
            <w:r w:rsidRPr="000E6EFB">
              <w:rPr>
                <w:lang w:val="kk-KZ"/>
              </w:rPr>
              <w:t xml:space="preserve"> </w:t>
            </w:r>
            <w:r w:rsidRPr="000E6EFB">
              <w:rPr>
                <w:lang w:val="ru-RU"/>
              </w:rPr>
              <w:t>статикалық шаршауды алу бойынша жаттығулар орындау</w:t>
            </w:r>
          </w:p>
        </w:tc>
      </w:tr>
      <w:tr w:rsidR="00553538" w:rsidRPr="000E6EFB" w:rsidTr="003F2AE4">
        <w:tc>
          <w:tcPr>
            <w:tcW w:w="5000" w:type="pct"/>
            <w:gridSpan w:val="3"/>
          </w:tcPr>
          <w:p w:rsidR="00553538" w:rsidRPr="000E6EFB" w:rsidRDefault="00553538" w:rsidP="00C72EF7">
            <w:pPr>
              <w:pStyle w:val="15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2-тоқсан</w:t>
            </w:r>
          </w:p>
        </w:tc>
      </w:tr>
      <w:tr w:rsidR="00553538" w:rsidRPr="00421998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</w:rPr>
              <w:t xml:space="preserve">1.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үдерістер</w:t>
            </w: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 w:eastAsia="en-GB"/>
              </w:rPr>
              <w:t xml:space="preserve">1.2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нысандарды құру және түрлендіру</w:t>
            </w:r>
          </w:p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F55658" w:rsidRPr="000E6EFB" w:rsidRDefault="00F5565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10.1.2.4 мәтінді әртүрлі шрифтімен теру</w:t>
            </w:r>
          </w:p>
          <w:p w:rsidR="00F55658" w:rsidRPr="000E6EFB" w:rsidRDefault="00F5565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10.1.2.5 құжаттарды сақтаудың негізгі әдістерін қолдану</w:t>
            </w:r>
          </w:p>
          <w:p w:rsidR="00F55658" w:rsidRPr="000E6EFB" w:rsidRDefault="00F5565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10.1.2.6 мәтінді редакциялау және жиынтықтың негізгі ережелерін қолдану («тышқан» манипуляторы және пернетақтаның көмегімен мәтін ішінде жылжу, жолақтарды айналдыру, сөз бен мәтінді белгілеу, мәтінді көшіру) </w:t>
            </w:r>
          </w:p>
        </w:tc>
      </w:tr>
      <w:tr w:rsidR="00992C20" w:rsidRPr="000E70DC" w:rsidTr="003F2AE4">
        <w:tc>
          <w:tcPr>
            <w:tcW w:w="1030" w:type="pct"/>
            <w:vMerge w:val="restart"/>
          </w:tcPr>
          <w:p w:rsidR="00992C20" w:rsidRPr="000E6EFB" w:rsidRDefault="00992C20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2. Компьютер жүйелері</w:t>
            </w:r>
          </w:p>
          <w:p w:rsidR="00992C20" w:rsidRPr="000E6EFB" w:rsidRDefault="00992C20" w:rsidP="00992C2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</w:tcPr>
          <w:p w:rsidR="00992C20" w:rsidRPr="000E6EFB" w:rsidRDefault="00992C20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 w:eastAsia="en-GB"/>
              </w:rPr>
              <w:t>2.1 Компьютер құрылғысы</w:t>
            </w:r>
          </w:p>
          <w:p w:rsidR="00992C20" w:rsidRPr="000E6EFB" w:rsidRDefault="00992C20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992C20" w:rsidRPr="000E6EFB" w:rsidRDefault="00992C20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10.2.1.4 «Жетекші» бағдарламасының мақсатын білу </w:t>
            </w:r>
          </w:p>
          <w:p w:rsidR="00992C20" w:rsidRPr="000E6EFB" w:rsidRDefault="00992C20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10.2.1.5 Windows </w:t>
            </w:r>
            <w:r w:rsidR="000E70DC" w:rsidRPr="000E70DC">
              <w:rPr>
                <w:szCs w:val="28"/>
                <w:lang w:val="kk-KZ"/>
              </w:rPr>
              <w:t xml:space="preserve">(виндоус) </w:t>
            </w:r>
            <w:r w:rsidRPr="000E6EFB">
              <w:rPr>
                <w:lang w:val="kk-KZ"/>
              </w:rPr>
              <w:t xml:space="preserve">ақпараттық жүйесін білу </w:t>
            </w:r>
          </w:p>
          <w:p w:rsidR="00992C20" w:rsidRPr="000E6EFB" w:rsidRDefault="00992C20" w:rsidP="000E70DC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10.2.1.6 Windows </w:t>
            </w:r>
            <w:r w:rsidR="000E70DC" w:rsidRPr="000E70DC">
              <w:rPr>
                <w:szCs w:val="28"/>
                <w:lang w:val="kk-KZ"/>
              </w:rPr>
              <w:t xml:space="preserve">(виндоус) </w:t>
            </w:r>
            <w:r w:rsidRPr="000E6EFB">
              <w:rPr>
                <w:lang w:val="kk-KZ"/>
              </w:rPr>
              <w:t>баптауын білу</w:t>
            </w:r>
          </w:p>
        </w:tc>
      </w:tr>
      <w:tr w:rsidR="00992C20" w:rsidRPr="006B67D4" w:rsidTr="003F2AE4">
        <w:tc>
          <w:tcPr>
            <w:tcW w:w="1030" w:type="pct"/>
            <w:vMerge/>
          </w:tcPr>
          <w:p w:rsidR="00992C20" w:rsidRPr="000E70DC" w:rsidRDefault="00992C20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</w:tcPr>
          <w:p w:rsidR="00992C20" w:rsidRPr="000E6EFB" w:rsidRDefault="00992C20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2.2 Компьютер желілері</w:t>
            </w:r>
          </w:p>
        </w:tc>
        <w:tc>
          <w:tcPr>
            <w:tcW w:w="2720" w:type="pct"/>
          </w:tcPr>
          <w:p w:rsidR="00992C20" w:rsidRPr="000E6EFB" w:rsidRDefault="00992C20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10.2.2.2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Internet </w:t>
            </w:r>
            <w:r w:rsidR="000E70DC">
              <w:rPr>
                <w:rFonts w:ascii="Times New Roman" w:hAnsi="Times New Roman"/>
                <w:sz w:val="24"/>
                <w:lang w:val="kk-KZ"/>
              </w:rPr>
              <w:t xml:space="preserve">(интернет)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арқылы қарапайым сұраныстарды (бір сипаты бойынша) қолдана отыра керекті ақпаратты іздеу</w:t>
            </w:r>
          </w:p>
        </w:tc>
      </w:tr>
      <w:tr w:rsidR="00553538" w:rsidRPr="00421998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 </w:t>
            </w:r>
            <w:r w:rsidR="002969CB" w:rsidRPr="000E6EFB">
              <w:rPr>
                <w:rFonts w:ascii="Times New Roman" w:hAnsi="Times New Roman"/>
                <w:sz w:val="24"/>
                <w:lang w:val="kk-KZ"/>
              </w:rPr>
              <w:t>Денсаулық және қауіпсіздік</w:t>
            </w:r>
          </w:p>
        </w:tc>
        <w:tc>
          <w:tcPr>
            <w:tcW w:w="1250" w:type="pct"/>
          </w:tcPr>
          <w:p w:rsidR="002969CB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2969CB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Қауіпсіздік техникасы </w:t>
            </w:r>
          </w:p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3C2F52" w:rsidRPr="000E6EFB" w:rsidRDefault="003C2F52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t xml:space="preserve">10.3.1.1 дербес компьютермен жұмыс істеу барысында қауіпсіздік техникасы талаптарын орындау </w:t>
            </w:r>
          </w:p>
          <w:p w:rsidR="003C2F52" w:rsidRPr="000E6EFB" w:rsidRDefault="003C2F52" w:rsidP="00C72EF7">
            <w:pPr>
              <w:pStyle w:val="ac"/>
              <w:widowControl w:val="0"/>
              <w:spacing w:before="0" w:beforeAutospacing="0" w:after="0" w:afterAutospacing="0"/>
              <w:rPr>
                <w:lang w:val="kk-KZ"/>
              </w:rPr>
            </w:pPr>
            <w:r w:rsidRPr="000E6EFB">
              <w:rPr>
                <w:lang w:val="kk-KZ"/>
              </w:rPr>
              <w:t>10.3.1.2 көздің шаршауының алдын алу мақсатында</w:t>
            </w:r>
            <w:r w:rsidR="00F35034" w:rsidRPr="000E6EFB">
              <w:rPr>
                <w:lang w:val="kk-KZ"/>
              </w:rPr>
              <w:t xml:space="preserve"> </w:t>
            </w:r>
            <w:r w:rsidRPr="000E6EFB">
              <w:rPr>
                <w:lang w:val="kk-KZ"/>
              </w:rPr>
              <w:t xml:space="preserve">жаттығулар орындау </w:t>
            </w:r>
          </w:p>
          <w:p w:rsidR="003C2F52" w:rsidRPr="000E6EFB" w:rsidRDefault="003C2F52" w:rsidP="00C72EF7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 w:rsidRPr="000E6EFB">
              <w:rPr>
                <w:lang w:val="ru-RU"/>
              </w:rPr>
              <w:t>10.3.1.3</w:t>
            </w:r>
            <w:r w:rsidRPr="000E6EFB">
              <w:rPr>
                <w:lang w:val="kk-KZ"/>
              </w:rPr>
              <w:t xml:space="preserve"> </w:t>
            </w:r>
            <w:r w:rsidRPr="000E6EFB">
              <w:rPr>
                <w:lang w:val="ru-RU"/>
              </w:rPr>
              <w:t>статикалық шаршауды алу бойынша жаттығулар орындау</w:t>
            </w:r>
          </w:p>
        </w:tc>
      </w:tr>
      <w:tr w:rsidR="00553538" w:rsidRPr="000E6EFB" w:rsidTr="003F2AE4">
        <w:tc>
          <w:tcPr>
            <w:tcW w:w="5000" w:type="pct"/>
            <w:gridSpan w:val="3"/>
          </w:tcPr>
          <w:p w:rsidR="00553538" w:rsidRPr="000E6EFB" w:rsidRDefault="00553538" w:rsidP="00C72EF7">
            <w:pPr>
              <w:pStyle w:val="15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szCs w:val="24"/>
                <w:lang w:val="kk-KZ"/>
              </w:rPr>
              <w:t>3-тоқсан</w:t>
            </w:r>
          </w:p>
        </w:tc>
      </w:tr>
      <w:tr w:rsidR="00553538" w:rsidRPr="00421998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</w:rPr>
              <w:t xml:space="preserve">1.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үдерістер</w:t>
            </w: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 w:eastAsia="en-GB"/>
              </w:rPr>
              <w:t xml:space="preserve">1.2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нысандарды құру және түрлендіру</w:t>
            </w:r>
          </w:p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F55658" w:rsidRPr="000E6EFB" w:rsidRDefault="00F5565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10.1.2.7 мәтінді құрастыра білу (қаріптің жазылуы және өлшемін белгілеу, абзацтарды теңестіру)</w:t>
            </w:r>
          </w:p>
          <w:p w:rsidR="00F55658" w:rsidRPr="000E6EFB" w:rsidRDefault="00F5565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10.1.2.8 құжатты сақтаудың негізгі әдістерін білу</w:t>
            </w:r>
          </w:p>
          <w:p w:rsidR="00F55658" w:rsidRPr="000E6EFB" w:rsidRDefault="00F5565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>10.1.2.9 кестемен жұмыстың негізгі әдістерін білу</w:t>
            </w:r>
          </w:p>
        </w:tc>
      </w:tr>
      <w:tr w:rsidR="00992C20" w:rsidRPr="00421998" w:rsidTr="003F2AE4">
        <w:tc>
          <w:tcPr>
            <w:tcW w:w="1030" w:type="pct"/>
            <w:vMerge w:val="restart"/>
          </w:tcPr>
          <w:p w:rsidR="00992C20" w:rsidRPr="000E6EFB" w:rsidRDefault="00992C20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2. Компьютер жүйелері</w:t>
            </w:r>
          </w:p>
          <w:p w:rsidR="00992C20" w:rsidRPr="000E6EFB" w:rsidRDefault="00992C20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1250" w:type="pct"/>
          </w:tcPr>
          <w:p w:rsidR="00992C20" w:rsidRPr="000E6EFB" w:rsidRDefault="00992C20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 w:eastAsia="en-GB"/>
              </w:rPr>
              <w:t>2.1 Компьютер құрылғысы</w:t>
            </w:r>
          </w:p>
          <w:p w:rsidR="00992C20" w:rsidRPr="000E6EFB" w:rsidRDefault="00992C20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992C20" w:rsidRPr="000E6EFB" w:rsidRDefault="00992C20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 xml:space="preserve">10.2.1.7 «Кәрзеңке» таңбасының қызметін білу </w:t>
            </w:r>
          </w:p>
          <w:p w:rsidR="00992C20" w:rsidRPr="000E6EFB" w:rsidRDefault="00992C20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>10.2.1.8</w:t>
            </w:r>
            <w:r w:rsidR="00F35034" w:rsidRPr="000E6EFB">
              <w:rPr>
                <w:lang w:val="kk-KZ"/>
              </w:rPr>
              <w:t xml:space="preserve"> </w:t>
            </w:r>
            <w:r w:rsidRPr="000E6EFB">
              <w:rPr>
                <w:lang w:val="kk-KZ"/>
              </w:rPr>
              <w:t>«Менің компьютерім» таңбасының қызметін білу</w:t>
            </w:r>
          </w:p>
        </w:tc>
      </w:tr>
      <w:tr w:rsidR="00992C20" w:rsidRPr="00421998" w:rsidTr="003F2AE4">
        <w:tc>
          <w:tcPr>
            <w:tcW w:w="1030" w:type="pct"/>
            <w:vMerge/>
          </w:tcPr>
          <w:p w:rsidR="00992C20" w:rsidRPr="000E6EFB" w:rsidRDefault="00992C20" w:rsidP="00C72EF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</w:tcPr>
          <w:p w:rsidR="00992C20" w:rsidRPr="000E6EFB" w:rsidRDefault="00992C20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2.2 Компьютер желілері</w:t>
            </w:r>
          </w:p>
        </w:tc>
        <w:tc>
          <w:tcPr>
            <w:tcW w:w="2720" w:type="pct"/>
          </w:tcPr>
          <w:p w:rsidR="00992C20" w:rsidRPr="000E6EFB" w:rsidRDefault="00992C20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10.2.2.2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Internet</w:t>
            </w:r>
            <w:r w:rsidR="000E70DC">
              <w:rPr>
                <w:rFonts w:ascii="Times New Roman" w:hAnsi="Times New Roman"/>
                <w:sz w:val="24"/>
                <w:lang w:val="kk-KZ"/>
              </w:rPr>
              <w:t xml:space="preserve"> (интернет)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 арқылы қарапайым сұраныстарды (бір сипаты бойынша) қолдана отыра керекті ақпаратты іздеу </w:t>
            </w:r>
          </w:p>
        </w:tc>
      </w:tr>
      <w:tr w:rsidR="00553538" w:rsidRPr="00421998" w:rsidTr="003F2AE4">
        <w:tc>
          <w:tcPr>
            <w:tcW w:w="1030" w:type="pct"/>
            <w:vMerge w:val="restar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 </w:t>
            </w:r>
            <w:r w:rsidR="002969CB" w:rsidRPr="000E6EFB">
              <w:rPr>
                <w:rFonts w:ascii="Times New Roman" w:hAnsi="Times New Roman"/>
                <w:sz w:val="24"/>
                <w:lang w:val="kk-KZ"/>
              </w:rPr>
              <w:t>Денсаулық және қауіпсіздік</w:t>
            </w:r>
          </w:p>
        </w:tc>
        <w:tc>
          <w:tcPr>
            <w:tcW w:w="1250" w:type="pct"/>
          </w:tcPr>
          <w:p w:rsidR="002969CB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2969CB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Қауіпсіздік техникасы </w:t>
            </w:r>
          </w:p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3C2F52" w:rsidRPr="000E6EFB" w:rsidRDefault="003C2F52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t xml:space="preserve">10.3.1.1 дербес компьютермен жұмыс істеу барысында қауіпсіздік техникасы талаптарын орындау </w:t>
            </w:r>
          </w:p>
          <w:p w:rsidR="003C2F52" w:rsidRPr="000E6EFB" w:rsidRDefault="003C2F52" w:rsidP="00C72EF7">
            <w:pPr>
              <w:pStyle w:val="ac"/>
              <w:widowControl w:val="0"/>
              <w:spacing w:before="0" w:beforeAutospacing="0" w:after="0" w:afterAutospacing="0"/>
              <w:rPr>
                <w:lang w:val="kk-KZ"/>
              </w:rPr>
            </w:pPr>
            <w:r w:rsidRPr="000E6EFB">
              <w:rPr>
                <w:lang w:val="kk-KZ"/>
              </w:rPr>
              <w:t>10.3.1.2 көздің шаршауының алдын алу мақсатында</w:t>
            </w:r>
            <w:r w:rsidR="00F35034" w:rsidRPr="000E6EFB">
              <w:rPr>
                <w:lang w:val="kk-KZ"/>
              </w:rPr>
              <w:t xml:space="preserve"> </w:t>
            </w:r>
            <w:r w:rsidRPr="000E6EFB">
              <w:rPr>
                <w:lang w:val="kk-KZ"/>
              </w:rPr>
              <w:t xml:space="preserve">жаттығулар орындау </w:t>
            </w:r>
          </w:p>
          <w:p w:rsidR="003C2F52" w:rsidRPr="000E6EFB" w:rsidRDefault="003C2F52" w:rsidP="00C72EF7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 w:rsidRPr="000E6EFB">
              <w:rPr>
                <w:lang w:val="ru-RU"/>
              </w:rPr>
              <w:t>10.3.1.3</w:t>
            </w:r>
            <w:r w:rsidRPr="000E6EFB">
              <w:rPr>
                <w:lang w:val="kk-KZ"/>
              </w:rPr>
              <w:t xml:space="preserve"> </w:t>
            </w:r>
            <w:r w:rsidRPr="000E6EFB">
              <w:rPr>
                <w:lang w:val="ru-RU"/>
              </w:rPr>
              <w:t>статикалық шаршауды алу бойынша жаттығулар орындау</w:t>
            </w:r>
          </w:p>
        </w:tc>
      </w:tr>
      <w:tr w:rsidR="00553538" w:rsidRPr="00421998" w:rsidTr="003F2AE4">
        <w:tc>
          <w:tcPr>
            <w:tcW w:w="1030" w:type="pct"/>
            <w:vMerge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3.2 </w:t>
            </w:r>
            <w:r w:rsidR="00E833DF" w:rsidRPr="000E6EFB">
              <w:rPr>
                <w:rFonts w:ascii="Times New Roman" w:hAnsi="Times New Roman"/>
                <w:sz w:val="24"/>
                <w:lang w:val="ru-RU" w:eastAsia="en-GB"/>
              </w:rPr>
              <w:t>Ақпараттық және онлайн қауіпсіздігі</w:t>
            </w:r>
          </w:p>
        </w:tc>
        <w:tc>
          <w:tcPr>
            <w:tcW w:w="2720" w:type="pct"/>
          </w:tcPr>
          <w:p w:rsidR="00553538" w:rsidRPr="000E6EFB" w:rsidRDefault="003C2F52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t>10</w:t>
            </w:r>
            <w:r w:rsidRPr="000E6EFB">
              <w:rPr>
                <w:lang w:val="kk-KZ"/>
              </w:rPr>
              <w:t xml:space="preserve">.3.1.4 әртүрлі электрондық құрылғылардың адам ағзасына әсері мысалдарын білу </w:t>
            </w:r>
          </w:p>
        </w:tc>
      </w:tr>
      <w:tr w:rsidR="00553538" w:rsidRPr="000E6EFB" w:rsidTr="003F2AE4">
        <w:tc>
          <w:tcPr>
            <w:tcW w:w="5000" w:type="pct"/>
            <w:gridSpan w:val="3"/>
          </w:tcPr>
          <w:p w:rsidR="00553538" w:rsidRPr="000E6EFB" w:rsidRDefault="00553538" w:rsidP="00C72EF7">
            <w:pPr>
              <w:pStyle w:val="15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szCs w:val="24"/>
                <w:lang w:val="kk-KZ"/>
              </w:rPr>
              <w:t>4-тоқсан</w:t>
            </w:r>
          </w:p>
        </w:tc>
      </w:tr>
      <w:tr w:rsidR="00553538" w:rsidRPr="00421998" w:rsidTr="003F2AE4">
        <w:tc>
          <w:tcPr>
            <w:tcW w:w="103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0E6EFB">
              <w:rPr>
                <w:rFonts w:ascii="Times New Roman" w:hAnsi="Times New Roman"/>
                <w:sz w:val="24"/>
              </w:rPr>
              <w:t xml:space="preserve">1.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үдерістер</w:t>
            </w: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 w:eastAsia="en-GB"/>
              </w:rPr>
              <w:t xml:space="preserve">1.2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Ақпараттық нысандарды құру және түрлендіру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F55658" w:rsidRPr="000E6EFB" w:rsidRDefault="00F5565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10.1.2.10 Paint </w:t>
            </w:r>
            <w:r w:rsidR="00CD5EC0">
              <w:rPr>
                <w:rFonts w:ascii="Times New Roman" w:hAnsi="Times New Roman"/>
                <w:sz w:val="24"/>
                <w:lang w:val="kk-KZ"/>
              </w:rPr>
              <w:t xml:space="preserve">(пейнт)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графикалық редакторын қолдану</w:t>
            </w:r>
          </w:p>
          <w:p w:rsidR="00F55658" w:rsidRPr="000E6EFB" w:rsidRDefault="00F55658" w:rsidP="00C72EF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lang w:val="kk-KZ"/>
              </w:rPr>
              <w:t xml:space="preserve">10.1.2.11 құжатты шығарудың реттілігін білу10.1.2.10 Paint </w:t>
            </w:r>
            <w:r w:rsidR="00CD5EC0">
              <w:rPr>
                <w:rFonts w:ascii="Times New Roman" w:hAnsi="Times New Roman"/>
                <w:sz w:val="24"/>
                <w:lang w:val="kk-KZ"/>
              </w:rPr>
              <w:t xml:space="preserve">(пейнт) </w:t>
            </w:r>
            <w:r w:rsidRPr="000E6EFB">
              <w:rPr>
                <w:rFonts w:ascii="Times New Roman" w:hAnsi="Times New Roman"/>
                <w:sz w:val="24"/>
                <w:lang w:val="kk-KZ"/>
              </w:rPr>
              <w:t>графикалық редакторын қолдану</w:t>
            </w:r>
          </w:p>
          <w:p w:rsidR="00F55658" w:rsidRPr="000E6EFB" w:rsidRDefault="00F55658" w:rsidP="00C72EF7">
            <w:pPr>
              <w:pStyle w:val="15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6EFB">
              <w:rPr>
                <w:rFonts w:ascii="Times New Roman" w:hAnsi="Times New Roman"/>
                <w:sz w:val="24"/>
                <w:szCs w:val="24"/>
                <w:lang w:val="kk-KZ"/>
              </w:rPr>
              <w:t>10.1.2.11 құжатты принтерде шығарудың реттілігін білу</w:t>
            </w:r>
          </w:p>
        </w:tc>
      </w:tr>
      <w:tr w:rsidR="00553538" w:rsidRPr="00421998" w:rsidTr="003F2AE4">
        <w:tc>
          <w:tcPr>
            <w:tcW w:w="1030" w:type="pct"/>
            <w:vMerge w:val="restar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2. Компьютер</w:t>
            </w:r>
            <w:r w:rsidR="002969CB" w:rsidRPr="000E6EFB">
              <w:rPr>
                <w:rFonts w:ascii="Times New Roman" w:hAnsi="Times New Roman"/>
                <w:sz w:val="24"/>
                <w:lang w:val="ru-RU"/>
              </w:rPr>
              <w:t xml:space="preserve"> жүйелері </w:t>
            </w:r>
          </w:p>
        </w:tc>
        <w:tc>
          <w:tcPr>
            <w:tcW w:w="1250" w:type="pct"/>
          </w:tcPr>
          <w:p w:rsidR="00E5569E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2.1 </w:t>
            </w:r>
            <w:r w:rsidR="00E5569E" w:rsidRPr="000E6EFB">
              <w:rPr>
                <w:rFonts w:ascii="Times New Roman" w:hAnsi="Times New Roman"/>
                <w:sz w:val="24"/>
                <w:lang w:val="ru-RU" w:eastAsia="en-GB"/>
              </w:rPr>
              <w:t>Компьютер құрылғысы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2F3C73" w:rsidRPr="000E6EFB" w:rsidRDefault="002F3C73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>10.2.1.9 компьютер жадының түрлерін атау ішкі (оперативті) және сыртқы (ұзақ мерзімдік): диск, флеш-картаны сипаттау</w:t>
            </w:r>
          </w:p>
          <w:p w:rsidR="002F3C73" w:rsidRPr="000E6EFB" w:rsidRDefault="002F3C73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rPr>
                <w:lang w:val="kk-KZ"/>
              </w:rPr>
              <w:t>10.2.1.10 принтермен жұмыс әрекетінің кезектілігін білу</w:t>
            </w:r>
          </w:p>
        </w:tc>
      </w:tr>
      <w:tr w:rsidR="00553538" w:rsidRPr="00421998" w:rsidTr="003F2AE4">
        <w:tc>
          <w:tcPr>
            <w:tcW w:w="1030" w:type="pct"/>
            <w:vMerge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2.2 Компьютер</w:t>
            </w:r>
            <w:r w:rsidR="005962FD" w:rsidRPr="000E6EFB">
              <w:rPr>
                <w:rFonts w:ascii="Times New Roman" w:hAnsi="Times New Roman"/>
                <w:sz w:val="24"/>
                <w:lang w:val="ru-RU"/>
              </w:rPr>
              <w:t xml:space="preserve"> желілері</w:t>
            </w:r>
          </w:p>
          <w:p w:rsidR="00441A65" w:rsidRPr="000E6EFB" w:rsidRDefault="00441A65" w:rsidP="00C72EF7">
            <w:pPr>
              <w:pStyle w:val="NESTableText"/>
              <w:ind w:left="0"/>
            </w:pPr>
          </w:p>
        </w:tc>
        <w:tc>
          <w:tcPr>
            <w:tcW w:w="2720" w:type="pct"/>
          </w:tcPr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>10.2.2.3</w:t>
            </w:r>
            <w:r w:rsidR="00F35034" w:rsidRPr="000E6EF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441A65" w:rsidRPr="000E6EFB">
              <w:rPr>
                <w:rFonts w:ascii="Times New Roman" w:hAnsi="Times New Roman"/>
                <w:sz w:val="24"/>
                <w:lang w:val="kk-KZ"/>
              </w:rPr>
              <w:t xml:space="preserve">қарапайым деңгейде сымсыз байланыс артықшылықтарын түсіндіру </w:t>
            </w:r>
          </w:p>
          <w:p w:rsidR="00553538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10.2.2.4 </w:t>
            </w:r>
            <w:r w:rsidR="00441A65" w:rsidRPr="000E6EFB">
              <w:rPr>
                <w:rFonts w:ascii="Times New Roman" w:hAnsi="Times New Roman"/>
                <w:sz w:val="24"/>
                <w:lang w:val="ru-RU"/>
              </w:rPr>
              <w:t>компьютер желілері туралы түсініктің болуы</w:t>
            </w:r>
            <w:r w:rsidR="00F35034" w:rsidRPr="000E6EF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553538" w:rsidRPr="00421998" w:rsidTr="003F2AE4">
        <w:tc>
          <w:tcPr>
            <w:tcW w:w="1030" w:type="pct"/>
            <w:vMerge w:val="restar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 </w:t>
            </w:r>
            <w:r w:rsidR="002969CB" w:rsidRPr="000E6EFB">
              <w:rPr>
                <w:rFonts w:ascii="Times New Roman" w:hAnsi="Times New Roman"/>
                <w:sz w:val="24"/>
                <w:lang w:val="kk-KZ"/>
              </w:rPr>
              <w:t>Денсаулық және қауіпсіздік</w:t>
            </w:r>
          </w:p>
        </w:tc>
        <w:tc>
          <w:tcPr>
            <w:tcW w:w="1250" w:type="pct"/>
          </w:tcPr>
          <w:p w:rsidR="002969CB" w:rsidRPr="000E6EFB" w:rsidRDefault="00553538" w:rsidP="00C72EF7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2969CB" w:rsidRPr="000E6EFB">
              <w:rPr>
                <w:rFonts w:ascii="Times New Roman" w:hAnsi="Times New Roman"/>
                <w:sz w:val="24"/>
                <w:lang w:val="ru-RU" w:eastAsia="en-GB"/>
              </w:rPr>
              <w:t xml:space="preserve">Қауіпсіздік техникасы </w:t>
            </w:r>
          </w:p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20" w:type="pct"/>
          </w:tcPr>
          <w:p w:rsidR="003C2F52" w:rsidRPr="000E6EFB" w:rsidRDefault="003C2F52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t xml:space="preserve">10.3.1.1 дербес компьютермен жұмыс істеу барысында қауіпсіздік техникасы талаптарын орындау </w:t>
            </w:r>
          </w:p>
          <w:p w:rsidR="003C2F52" w:rsidRPr="000E6EFB" w:rsidRDefault="003C2F52" w:rsidP="00C72EF7">
            <w:pPr>
              <w:pStyle w:val="ac"/>
              <w:widowControl w:val="0"/>
              <w:spacing w:before="0" w:beforeAutospacing="0" w:after="0" w:afterAutospacing="0"/>
              <w:rPr>
                <w:lang w:val="kk-KZ"/>
              </w:rPr>
            </w:pPr>
            <w:r w:rsidRPr="000E6EFB">
              <w:rPr>
                <w:lang w:val="kk-KZ"/>
              </w:rPr>
              <w:t>10.3.1.2 көздің шаршауының алдын алу мақсатында</w:t>
            </w:r>
            <w:r w:rsidR="00F35034" w:rsidRPr="000E6EFB">
              <w:rPr>
                <w:lang w:val="kk-KZ"/>
              </w:rPr>
              <w:t xml:space="preserve"> </w:t>
            </w:r>
            <w:r w:rsidRPr="000E6EFB">
              <w:rPr>
                <w:lang w:val="kk-KZ"/>
              </w:rPr>
              <w:t xml:space="preserve">жаттығулар орындау </w:t>
            </w:r>
          </w:p>
          <w:p w:rsidR="00553538" w:rsidRPr="000E6EFB" w:rsidRDefault="003C2F52" w:rsidP="00C72EF7">
            <w:pPr>
              <w:pStyle w:val="ac"/>
              <w:widowControl w:val="0"/>
              <w:spacing w:before="0" w:beforeAutospacing="0" w:after="0" w:afterAutospacing="0"/>
              <w:rPr>
                <w:lang w:val="ru-RU" w:eastAsia="en-US"/>
              </w:rPr>
            </w:pPr>
            <w:r w:rsidRPr="000E6EFB">
              <w:rPr>
                <w:lang w:val="ru-RU"/>
              </w:rPr>
              <w:t>10.3.1.3</w:t>
            </w:r>
            <w:r w:rsidRPr="000E6EFB">
              <w:rPr>
                <w:lang w:val="kk-KZ"/>
              </w:rPr>
              <w:t xml:space="preserve"> </w:t>
            </w:r>
            <w:r w:rsidRPr="000E6EFB">
              <w:rPr>
                <w:lang w:val="ru-RU"/>
              </w:rPr>
              <w:t>статикалық шаршауды алу бойынша жаттығулар орындау</w:t>
            </w:r>
          </w:p>
        </w:tc>
      </w:tr>
      <w:tr w:rsidR="00553538" w:rsidRPr="00421998" w:rsidTr="003F2AE4">
        <w:tc>
          <w:tcPr>
            <w:tcW w:w="1030" w:type="pct"/>
            <w:vMerge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50" w:type="pct"/>
          </w:tcPr>
          <w:p w:rsidR="00553538" w:rsidRPr="000E6EFB" w:rsidRDefault="00553538" w:rsidP="00C72E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E6EFB">
              <w:rPr>
                <w:rFonts w:ascii="Times New Roman" w:hAnsi="Times New Roman"/>
                <w:sz w:val="24"/>
                <w:lang w:val="ru-RU"/>
              </w:rPr>
              <w:t xml:space="preserve">3.2 </w:t>
            </w:r>
            <w:r w:rsidR="00E833DF" w:rsidRPr="000E6EFB">
              <w:rPr>
                <w:rFonts w:ascii="Times New Roman" w:hAnsi="Times New Roman"/>
                <w:sz w:val="24"/>
                <w:lang w:val="ru-RU" w:eastAsia="en-GB"/>
              </w:rPr>
              <w:t>Ақпараттық және онлайн қауіпсіздігі</w:t>
            </w:r>
          </w:p>
        </w:tc>
        <w:tc>
          <w:tcPr>
            <w:tcW w:w="2720" w:type="pct"/>
          </w:tcPr>
          <w:p w:rsidR="00553538" w:rsidRPr="000E6EFB" w:rsidRDefault="003C2F52" w:rsidP="00C72EF7">
            <w:pPr>
              <w:pStyle w:val="NESTableText"/>
              <w:ind w:left="0"/>
              <w:rPr>
                <w:lang w:val="kk-KZ"/>
              </w:rPr>
            </w:pPr>
            <w:r w:rsidRPr="000E6EFB">
              <w:t>10</w:t>
            </w:r>
            <w:r w:rsidRPr="000E6EFB">
              <w:rPr>
                <w:lang w:val="kk-KZ"/>
              </w:rPr>
              <w:t>.3.1.4 әртүрлі электрондық құрылғылардың адам ағзасына әсері мысалдарын білу</w:t>
            </w:r>
          </w:p>
        </w:tc>
      </w:tr>
    </w:tbl>
    <w:p w:rsidR="003F2AE4" w:rsidRPr="000E6EFB" w:rsidRDefault="003F2AE4" w:rsidP="00C72EF7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</w:p>
    <w:p w:rsidR="003F2AE4" w:rsidRPr="000E6EFB" w:rsidRDefault="003F2AE4" w:rsidP="00C72EF7">
      <w:pPr>
        <w:tabs>
          <w:tab w:val="left" w:pos="993"/>
        </w:tabs>
        <w:spacing w:line="240" w:lineRule="auto"/>
        <w:rPr>
          <w:sz w:val="24"/>
          <w:lang w:val="ru-RU"/>
        </w:rPr>
      </w:pPr>
    </w:p>
    <w:sectPr w:rsidR="003F2AE4" w:rsidRPr="000E6EFB" w:rsidSect="00F05806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E24" w:rsidRDefault="00440E24">
      <w:r>
        <w:separator/>
      </w:r>
    </w:p>
  </w:endnote>
  <w:endnote w:type="continuationSeparator" w:id="0">
    <w:p w:rsidR="00440E24" w:rsidRDefault="0044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E24" w:rsidRDefault="00440E24">
      <w:r>
        <w:separator/>
      </w:r>
    </w:p>
  </w:footnote>
  <w:footnote w:type="continuationSeparator" w:id="0">
    <w:p w:rsidR="00440E24" w:rsidRDefault="00440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0480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146A5" w:rsidRPr="001E3753" w:rsidRDefault="002146A5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1E3753">
          <w:rPr>
            <w:rFonts w:ascii="Times New Roman" w:hAnsi="Times New Roman"/>
            <w:sz w:val="28"/>
            <w:szCs w:val="28"/>
          </w:rPr>
          <w:fldChar w:fldCharType="begin"/>
        </w:r>
        <w:r w:rsidRPr="001E375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E3753">
          <w:rPr>
            <w:rFonts w:ascii="Times New Roman" w:hAnsi="Times New Roman"/>
            <w:sz w:val="28"/>
            <w:szCs w:val="28"/>
          </w:rPr>
          <w:fldChar w:fldCharType="separate"/>
        </w:r>
        <w:r w:rsidR="006B67D4" w:rsidRPr="006B67D4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1E3753">
          <w:rPr>
            <w:rFonts w:ascii="Times New Roman" w:hAnsi="Times New Roman"/>
            <w:noProof/>
            <w:sz w:val="28"/>
            <w:szCs w:val="28"/>
            <w:lang w:val="ru-RU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8385513"/>
      <w:docPartObj>
        <w:docPartGallery w:val="Page Numbers (Top of Page)"/>
        <w:docPartUnique/>
      </w:docPartObj>
    </w:sdtPr>
    <w:sdtEndPr/>
    <w:sdtContent>
      <w:p w:rsidR="002146A5" w:rsidRDefault="002146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05806">
          <w:rPr>
            <w:noProof/>
            <w:lang w:val="ru-RU"/>
          </w:rPr>
          <w:t>1</w:t>
        </w:r>
        <w:r>
          <w:fldChar w:fldCharType="end"/>
        </w:r>
      </w:p>
    </w:sdtContent>
  </w:sdt>
  <w:p w:rsidR="002146A5" w:rsidRDefault="002146A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C385422"/>
    <w:multiLevelType w:val="hybridMultilevel"/>
    <w:tmpl w:val="9700747E"/>
    <w:lvl w:ilvl="0" w:tplc="F46EEB6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7C5FE4"/>
    <w:multiLevelType w:val="hybridMultilevel"/>
    <w:tmpl w:val="ECC26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51FD1"/>
    <w:multiLevelType w:val="hybridMultilevel"/>
    <w:tmpl w:val="949224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057A1"/>
    <w:multiLevelType w:val="multilevel"/>
    <w:tmpl w:val="17D81D0C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D3F12C3"/>
    <w:multiLevelType w:val="hybridMultilevel"/>
    <w:tmpl w:val="D7D225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148BE"/>
    <w:multiLevelType w:val="multilevel"/>
    <w:tmpl w:val="A596F6A6"/>
    <w:lvl w:ilvl="0">
      <w:start w:val="1"/>
      <w:numFmt w:val="decimal"/>
      <w:lvlText w:val="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4B53F12"/>
    <w:multiLevelType w:val="hybridMultilevel"/>
    <w:tmpl w:val="B5EC8D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97678"/>
    <w:multiLevelType w:val="hybridMultilevel"/>
    <w:tmpl w:val="D7C683A2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F4A3542"/>
    <w:multiLevelType w:val="hybridMultilevel"/>
    <w:tmpl w:val="3572AB7E"/>
    <w:lvl w:ilvl="0" w:tplc="801E9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9A0CAD"/>
    <w:multiLevelType w:val="multilevel"/>
    <w:tmpl w:val="E5CA0804"/>
    <w:lvl w:ilvl="0">
      <w:start w:val="6"/>
      <w:numFmt w:val="upperRoman"/>
      <w:lvlText w:val="%1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A9200F"/>
    <w:multiLevelType w:val="hybridMultilevel"/>
    <w:tmpl w:val="9F3A2252"/>
    <w:lvl w:ilvl="0" w:tplc="1340D4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6C45A7"/>
    <w:multiLevelType w:val="hybridMultilevel"/>
    <w:tmpl w:val="F842B602"/>
    <w:lvl w:ilvl="0" w:tplc="A436218E">
      <w:start w:val="1"/>
      <w:numFmt w:val="bullet"/>
      <w:pStyle w:val="StyleStyleNESBullet110ptBefore3ptAfter3ptBefo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4">
    <w:nsid w:val="541A2D24"/>
    <w:multiLevelType w:val="hybridMultilevel"/>
    <w:tmpl w:val="6DCE09C0"/>
    <w:lvl w:ilvl="0" w:tplc="529233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621D3B78"/>
    <w:multiLevelType w:val="hybridMultilevel"/>
    <w:tmpl w:val="437EACD2"/>
    <w:lvl w:ilvl="0" w:tplc="21541D38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2FDEBA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1015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144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068A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F800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E4F0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7EDF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E75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FD3F52"/>
    <w:multiLevelType w:val="hybridMultilevel"/>
    <w:tmpl w:val="3D684236"/>
    <w:lvl w:ilvl="0" w:tplc="FA145D9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77CD4"/>
    <w:multiLevelType w:val="hybridMultilevel"/>
    <w:tmpl w:val="472A87B0"/>
    <w:lvl w:ilvl="0" w:tplc="1304F706">
      <w:start w:val="1"/>
      <w:numFmt w:val="decimal"/>
      <w:lvlText w:val="%1."/>
      <w:lvlJc w:val="left"/>
      <w:pPr>
        <w:ind w:left="121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9">
    <w:nsid w:val="6CD45DCC"/>
    <w:multiLevelType w:val="hybridMultilevel"/>
    <w:tmpl w:val="27DCAAAE"/>
    <w:lvl w:ilvl="0" w:tplc="DB608E1A">
      <w:start w:val="1"/>
      <w:numFmt w:val="decimal"/>
      <w:lvlText w:val="%1."/>
      <w:lvlJc w:val="left"/>
      <w:pPr>
        <w:ind w:left="149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7645191D"/>
    <w:multiLevelType w:val="multilevel"/>
    <w:tmpl w:val="4C6E8622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95F7F4E"/>
    <w:multiLevelType w:val="hybridMultilevel"/>
    <w:tmpl w:val="724AF5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FF7CF8"/>
    <w:multiLevelType w:val="hybridMultilevel"/>
    <w:tmpl w:val="D17AD41A"/>
    <w:lvl w:ilvl="0" w:tplc="8EC81B02">
      <w:start w:val="1"/>
      <w:numFmt w:val="decimal"/>
      <w:pStyle w:val="NESHeading2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FB0516D"/>
    <w:multiLevelType w:val="hybridMultilevel"/>
    <w:tmpl w:val="19B0C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8"/>
  </w:num>
  <w:num w:numId="5">
    <w:abstractNumId w:val="0"/>
  </w:num>
  <w:num w:numId="6">
    <w:abstractNumId w:val="12"/>
  </w:num>
  <w:num w:numId="7">
    <w:abstractNumId w:val="22"/>
  </w:num>
  <w:num w:numId="8">
    <w:abstractNumId w:val="14"/>
  </w:num>
  <w:num w:numId="9">
    <w:abstractNumId w:val="18"/>
  </w:num>
  <w:num w:numId="10">
    <w:abstractNumId w:val="2"/>
  </w:num>
  <w:num w:numId="11">
    <w:abstractNumId w:val="21"/>
  </w:num>
  <w:num w:numId="12">
    <w:abstractNumId w:val="7"/>
  </w:num>
  <w:num w:numId="13">
    <w:abstractNumId w:val="3"/>
  </w:num>
  <w:num w:numId="14">
    <w:abstractNumId w:val="5"/>
  </w:num>
  <w:num w:numId="15">
    <w:abstractNumId w:val="23"/>
  </w:num>
  <w:num w:numId="16">
    <w:abstractNumId w:val="9"/>
  </w:num>
  <w:num w:numId="17">
    <w:abstractNumId w:val="11"/>
  </w:num>
  <w:num w:numId="18">
    <w:abstractNumId w:val="20"/>
  </w:num>
  <w:num w:numId="19">
    <w:abstractNumId w:val="4"/>
  </w:num>
  <w:num w:numId="20">
    <w:abstractNumId w:val="19"/>
  </w:num>
  <w:num w:numId="21">
    <w:abstractNumId w:val="1"/>
  </w:num>
  <w:num w:numId="22">
    <w:abstractNumId w:val="10"/>
  </w:num>
  <w:num w:numId="23">
    <w:abstractNumId w:val="17"/>
  </w:num>
  <w:num w:numId="2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10"/>
  <w:displayHorizontalDrawingGridEvery w:val="2"/>
  <w:doNotShadeFormData/>
  <w:noPunctuationKerning/>
  <w:characterSpacingControl w:val="doNotCompress"/>
  <w:hdrShapeDefaults>
    <o:shapedefaults v:ext="edit" spidmax="2049">
      <o:colormru v:ext="edit" colors="#74a5cd,#06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BEB"/>
    <w:rsid w:val="000014E7"/>
    <w:rsid w:val="00001EE1"/>
    <w:rsid w:val="000033EC"/>
    <w:rsid w:val="00003B20"/>
    <w:rsid w:val="000058C7"/>
    <w:rsid w:val="00006108"/>
    <w:rsid w:val="0000648D"/>
    <w:rsid w:val="00007B7B"/>
    <w:rsid w:val="00007F92"/>
    <w:rsid w:val="00011660"/>
    <w:rsid w:val="00013BCB"/>
    <w:rsid w:val="00015211"/>
    <w:rsid w:val="0001589A"/>
    <w:rsid w:val="000159E8"/>
    <w:rsid w:val="00017438"/>
    <w:rsid w:val="00017BC8"/>
    <w:rsid w:val="00020399"/>
    <w:rsid w:val="00020FA5"/>
    <w:rsid w:val="00022302"/>
    <w:rsid w:val="000234C7"/>
    <w:rsid w:val="00023E6E"/>
    <w:rsid w:val="00024725"/>
    <w:rsid w:val="00024F86"/>
    <w:rsid w:val="00025100"/>
    <w:rsid w:val="00025767"/>
    <w:rsid w:val="00025DF2"/>
    <w:rsid w:val="000263C0"/>
    <w:rsid w:val="00026D2D"/>
    <w:rsid w:val="00026D77"/>
    <w:rsid w:val="0002716B"/>
    <w:rsid w:val="00027AEA"/>
    <w:rsid w:val="00027CA8"/>
    <w:rsid w:val="00027D87"/>
    <w:rsid w:val="000303EF"/>
    <w:rsid w:val="00030AD5"/>
    <w:rsid w:val="00030DC0"/>
    <w:rsid w:val="00034801"/>
    <w:rsid w:val="00034834"/>
    <w:rsid w:val="00035635"/>
    <w:rsid w:val="0004036D"/>
    <w:rsid w:val="00040BDC"/>
    <w:rsid w:val="00041821"/>
    <w:rsid w:val="00043293"/>
    <w:rsid w:val="00044EFD"/>
    <w:rsid w:val="00045988"/>
    <w:rsid w:val="00046594"/>
    <w:rsid w:val="00047447"/>
    <w:rsid w:val="00050C8E"/>
    <w:rsid w:val="000514BA"/>
    <w:rsid w:val="00054283"/>
    <w:rsid w:val="00055204"/>
    <w:rsid w:val="0005573A"/>
    <w:rsid w:val="00056159"/>
    <w:rsid w:val="000569C3"/>
    <w:rsid w:val="00056BE6"/>
    <w:rsid w:val="00056C8F"/>
    <w:rsid w:val="00061C39"/>
    <w:rsid w:val="0006303F"/>
    <w:rsid w:val="00063AFE"/>
    <w:rsid w:val="00063D89"/>
    <w:rsid w:val="000647F1"/>
    <w:rsid w:val="00065805"/>
    <w:rsid w:val="00067DBD"/>
    <w:rsid w:val="0007023C"/>
    <w:rsid w:val="00070269"/>
    <w:rsid w:val="00072128"/>
    <w:rsid w:val="00073A00"/>
    <w:rsid w:val="00073E8F"/>
    <w:rsid w:val="000759A1"/>
    <w:rsid w:val="00075AEF"/>
    <w:rsid w:val="00075FB9"/>
    <w:rsid w:val="000816F7"/>
    <w:rsid w:val="00081BDC"/>
    <w:rsid w:val="00082218"/>
    <w:rsid w:val="00082565"/>
    <w:rsid w:val="000827EE"/>
    <w:rsid w:val="00082A82"/>
    <w:rsid w:val="00083323"/>
    <w:rsid w:val="00084C01"/>
    <w:rsid w:val="00085912"/>
    <w:rsid w:val="000863BD"/>
    <w:rsid w:val="000870CF"/>
    <w:rsid w:val="00087250"/>
    <w:rsid w:val="00087C6F"/>
    <w:rsid w:val="00092B0E"/>
    <w:rsid w:val="000930E7"/>
    <w:rsid w:val="00094746"/>
    <w:rsid w:val="000A07EA"/>
    <w:rsid w:val="000A11C1"/>
    <w:rsid w:val="000A1D38"/>
    <w:rsid w:val="000A28DE"/>
    <w:rsid w:val="000A4E13"/>
    <w:rsid w:val="000A53DF"/>
    <w:rsid w:val="000B0DEA"/>
    <w:rsid w:val="000B1D4B"/>
    <w:rsid w:val="000B284B"/>
    <w:rsid w:val="000B32F9"/>
    <w:rsid w:val="000B332B"/>
    <w:rsid w:val="000B5C60"/>
    <w:rsid w:val="000B6AB6"/>
    <w:rsid w:val="000B7196"/>
    <w:rsid w:val="000B74AC"/>
    <w:rsid w:val="000C0ACC"/>
    <w:rsid w:val="000C247A"/>
    <w:rsid w:val="000C3E24"/>
    <w:rsid w:val="000C6BBA"/>
    <w:rsid w:val="000C7F02"/>
    <w:rsid w:val="000D102E"/>
    <w:rsid w:val="000D1BC6"/>
    <w:rsid w:val="000D1BE6"/>
    <w:rsid w:val="000D4D0A"/>
    <w:rsid w:val="000D5BD1"/>
    <w:rsid w:val="000D5D73"/>
    <w:rsid w:val="000D5E2F"/>
    <w:rsid w:val="000D6D8E"/>
    <w:rsid w:val="000D78A9"/>
    <w:rsid w:val="000E040E"/>
    <w:rsid w:val="000E0A89"/>
    <w:rsid w:val="000E1DC3"/>
    <w:rsid w:val="000E284C"/>
    <w:rsid w:val="000E2912"/>
    <w:rsid w:val="000E298A"/>
    <w:rsid w:val="000E3CA6"/>
    <w:rsid w:val="000E43B2"/>
    <w:rsid w:val="000E50FE"/>
    <w:rsid w:val="000E6028"/>
    <w:rsid w:val="000E6EFB"/>
    <w:rsid w:val="000E70DC"/>
    <w:rsid w:val="000F0047"/>
    <w:rsid w:val="000F7430"/>
    <w:rsid w:val="001000CA"/>
    <w:rsid w:val="00100590"/>
    <w:rsid w:val="00101B9C"/>
    <w:rsid w:val="001029FD"/>
    <w:rsid w:val="00103B4E"/>
    <w:rsid w:val="00104AFA"/>
    <w:rsid w:val="001066E2"/>
    <w:rsid w:val="0011187F"/>
    <w:rsid w:val="00112099"/>
    <w:rsid w:val="0011271E"/>
    <w:rsid w:val="001131AE"/>
    <w:rsid w:val="00113BFB"/>
    <w:rsid w:val="00115C2E"/>
    <w:rsid w:val="001166BF"/>
    <w:rsid w:val="00116C2E"/>
    <w:rsid w:val="00116FB5"/>
    <w:rsid w:val="0011774E"/>
    <w:rsid w:val="00117798"/>
    <w:rsid w:val="001177AB"/>
    <w:rsid w:val="00120FF1"/>
    <w:rsid w:val="00122A49"/>
    <w:rsid w:val="00122CBC"/>
    <w:rsid w:val="00126292"/>
    <w:rsid w:val="00126C12"/>
    <w:rsid w:val="00127ABB"/>
    <w:rsid w:val="00130FFF"/>
    <w:rsid w:val="00131B2D"/>
    <w:rsid w:val="00132CA7"/>
    <w:rsid w:val="00134E63"/>
    <w:rsid w:val="00135B7F"/>
    <w:rsid w:val="00136C1F"/>
    <w:rsid w:val="00140112"/>
    <w:rsid w:val="001430BF"/>
    <w:rsid w:val="00144353"/>
    <w:rsid w:val="001445B5"/>
    <w:rsid w:val="00144FB8"/>
    <w:rsid w:val="001451D1"/>
    <w:rsid w:val="00145438"/>
    <w:rsid w:val="0014645F"/>
    <w:rsid w:val="00150AED"/>
    <w:rsid w:val="00151E52"/>
    <w:rsid w:val="001522F6"/>
    <w:rsid w:val="00153891"/>
    <w:rsid w:val="00153E10"/>
    <w:rsid w:val="0015617A"/>
    <w:rsid w:val="00156FBB"/>
    <w:rsid w:val="001604E8"/>
    <w:rsid w:val="001605A3"/>
    <w:rsid w:val="001624FD"/>
    <w:rsid w:val="00163B1F"/>
    <w:rsid w:val="00163DBE"/>
    <w:rsid w:val="00165C3E"/>
    <w:rsid w:val="001706F3"/>
    <w:rsid w:val="00170A11"/>
    <w:rsid w:val="0017299F"/>
    <w:rsid w:val="0017493F"/>
    <w:rsid w:val="00174AA7"/>
    <w:rsid w:val="00174AB8"/>
    <w:rsid w:val="00174F81"/>
    <w:rsid w:val="00175819"/>
    <w:rsid w:val="0017671F"/>
    <w:rsid w:val="00180123"/>
    <w:rsid w:val="00180F28"/>
    <w:rsid w:val="00181ED4"/>
    <w:rsid w:val="001826CE"/>
    <w:rsid w:val="00182750"/>
    <w:rsid w:val="001838D5"/>
    <w:rsid w:val="00185E24"/>
    <w:rsid w:val="001870F7"/>
    <w:rsid w:val="001873A1"/>
    <w:rsid w:val="001873C7"/>
    <w:rsid w:val="00187626"/>
    <w:rsid w:val="0019247C"/>
    <w:rsid w:val="001924EE"/>
    <w:rsid w:val="00195244"/>
    <w:rsid w:val="0019559F"/>
    <w:rsid w:val="0019718F"/>
    <w:rsid w:val="001971BA"/>
    <w:rsid w:val="001A025C"/>
    <w:rsid w:val="001A1312"/>
    <w:rsid w:val="001A1882"/>
    <w:rsid w:val="001A27E8"/>
    <w:rsid w:val="001A30D4"/>
    <w:rsid w:val="001A317E"/>
    <w:rsid w:val="001A34B2"/>
    <w:rsid w:val="001A538C"/>
    <w:rsid w:val="001A53E5"/>
    <w:rsid w:val="001A623A"/>
    <w:rsid w:val="001A68C2"/>
    <w:rsid w:val="001B05DC"/>
    <w:rsid w:val="001B23E3"/>
    <w:rsid w:val="001B2ECA"/>
    <w:rsid w:val="001B4712"/>
    <w:rsid w:val="001B7234"/>
    <w:rsid w:val="001B7FE4"/>
    <w:rsid w:val="001C0EF5"/>
    <w:rsid w:val="001C167B"/>
    <w:rsid w:val="001C1E0C"/>
    <w:rsid w:val="001C2AD1"/>
    <w:rsid w:val="001C322E"/>
    <w:rsid w:val="001C387A"/>
    <w:rsid w:val="001C3AF0"/>
    <w:rsid w:val="001C62D2"/>
    <w:rsid w:val="001C6905"/>
    <w:rsid w:val="001D1CA3"/>
    <w:rsid w:val="001D1D33"/>
    <w:rsid w:val="001D5030"/>
    <w:rsid w:val="001D7A7C"/>
    <w:rsid w:val="001D7D47"/>
    <w:rsid w:val="001E03F0"/>
    <w:rsid w:val="001E06B5"/>
    <w:rsid w:val="001E1A67"/>
    <w:rsid w:val="001E3753"/>
    <w:rsid w:val="001E4106"/>
    <w:rsid w:val="001E4B6A"/>
    <w:rsid w:val="001E568B"/>
    <w:rsid w:val="001F0636"/>
    <w:rsid w:val="001F0681"/>
    <w:rsid w:val="001F09CD"/>
    <w:rsid w:val="001F1BAD"/>
    <w:rsid w:val="001F554C"/>
    <w:rsid w:val="001F6891"/>
    <w:rsid w:val="00202015"/>
    <w:rsid w:val="00202142"/>
    <w:rsid w:val="002040EE"/>
    <w:rsid w:val="002043D3"/>
    <w:rsid w:val="0020451C"/>
    <w:rsid w:val="00204B47"/>
    <w:rsid w:val="00205C8D"/>
    <w:rsid w:val="002110DE"/>
    <w:rsid w:val="002122F8"/>
    <w:rsid w:val="00212F4C"/>
    <w:rsid w:val="002141C8"/>
    <w:rsid w:val="002146A5"/>
    <w:rsid w:val="0021662D"/>
    <w:rsid w:val="00216771"/>
    <w:rsid w:val="002172AE"/>
    <w:rsid w:val="00217B54"/>
    <w:rsid w:val="002205DF"/>
    <w:rsid w:val="002207BC"/>
    <w:rsid w:val="00220D1E"/>
    <w:rsid w:val="00222647"/>
    <w:rsid w:val="0022467A"/>
    <w:rsid w:val="00226EBD"/>
    <w:rsid w:val="00227BBF"/>
    <w:rsid w:val="00230303"/>
    <w:rsid w:val="00230E64"/>
    <w:rsid w:val="00230EA1"/>
    <w:rsid w:val="0023111F"/>
    <w:rsid w:val="002321ED"/>
    <w:rsid w:val="00233086"/>
    <w:rsid w:val="002330BD"/>
    <w:rsid w:val="00233B5E"/>
    <w:rsid w:val="00234AF4"/>
    <w:rsid w:val="00241139"/>
    <w:rsid w:val="002428EF"/>
    <w:rsid w:val="00244D7A"/>
    <w:rsid w:val="0024506F"/>
    <w:rsid w:val="002452EF"/>
    <w:rsid w:val="00245411"/>
    <w:rsid w:val="00246914"/>
    <w:rsid w:val="00246B76"/>
    <w:rsid w:val="00250A0E"/>
    <w:rsid w:val="00250DF0"/>
    <w:rsid w:val="00250E54"/>
    <w:rsid w:val="00252829"/>
    <w:rsid w:val="00252CB2"/>
    <w:rsid w:val="00253757"/>
    <w:rsid w:val="00254CD1"/>
    <w:rsid w:val="00256101"/>
    <w:rsid w:val="0026136A"/>
    <w:rsid w:val="00263C42"/>
    <w:rsid w:val="00264101"/>
    <w:rsid w:val="00265240"/>
    <w:rsid w:val="00267490"/>
    <w:rsid w:val="002703D1"/>
    <w:rsid w:val="0027186E"/>
    <w:rsid w:val="002719B6"/>
    <w:rsid w:val="00274EA3"/>
    <w:rsid w:val="00276426"/>
    <w:rsid w:val="00276F31"/>
    <w:rsid w:val="0028142B"/>
    <w:rsid w:val="00281591"/>
    <w:rsid w:val="00281EC6"/>
    <w:rsid w:val="002820BF"/>
    <w:rsid w:val="00282403"/>
    <w:rsid w:val="00282B6A"/>
    <w:rsid w:val="00285765"/>
    <w:rsid w:val="00285F16"/>
    <w:rsid w:val="002866AA"/>
    <w:rsid w:val="002909D8"/>
    <w:rsid w:val="00290DA5"/>
    <w:rsid w:val="00290FD4"/>
    <w:rsid w:val="0029177E"/>
    <w:rsid w:val="00293FA8"/>
    <w:rsid w:val="0029492D"/>
    <w:rsid w:val="00294D18"/>
    <w:rsid w:val="00295396"/>
    <w:rsid w:val="002969CB"/>
    <w:rsid w:val="00297A8C"/>
    <w:rsid w:val="002A06D1"/>
    <w:rsid w:val="002A1967"/>
    <w:rsid w:val="002A1FE9"/>
    <w:rsid w:val="002A2D2B"/>
    <w:rsid w:val="002A2D94"/>
    <w:rsid w:val="002A4006"/>
    <w:rsid w:val="002A475B"/>
    <w:rsid w:val="002A6989"/>
    <w:rsid w:val="002A79A1"/>
    <w:rsid w:val="002B0B2C"/>
    <w:rsid w:val="002B1B91"/>
    <w:rsid w:val="002B3265"/>
    <w:rsid w:val="002B3594"/>
    <w:rsid w:val="002B3F1E"/>
    <w:rsid w:val="002B681A"/>
    <w:rsid w:val="002B6E6D"/>
    <w:rsid w:val="002B7B66"/>
    <w:rsid w:val="002C0613"/>
    <w:rsid w:val="002C4F66"/>
    <w:rsid w:val="002C500B"/>
    <w:rsid w:val="002D08EB"/>
    <w:rsid w:val="002D5257"/>
    <w:rsid w:val="002D6183"/>
    <w:rsid w:val="002D64D8"/>
    <w:rsid w:val="002D747C"/>
    <w:rsid w:val="002E0B2C"/>
    <w:rsid w:val="002E0BD3"/>
    <w:rsid w:val="002E0BD5"/>
    <w:rsid w:val="002E1522"/>
    <w:rsid w:val="002E3896"/>
    <w:rsid w:val="002E58F6"/>
    <w:rsid w:val="002E65A5"/>
    <w:rsid w:val="002E76F3"/>
    <w:rsid w:val="002E7D12"/>
    <w:rsid w:val="002F01D0"/>
    <w:rsid w:val="002F0DCE"/>
    <w:rsid w:val="002F1130"/>
    <w:rsid w:val="002F202E"/>
    <w:rsid w:val="002F2155"/>
    <w:rsid w:val="002F3036"/>
    <w:rsid w:val="002F3C73"/>
    <w:rsid w:val="002F479C"/>
    <w:rsid w:val="002F5255"/>
    <w:rsid w:val="002F5BCF"/>
    <w:rsid w:val="002F6361"/>
    <w:rsid w:val="002F6EC9"/>
    <w:rsid w:val="003004FF"/>
    <w:rsid w:val="0030064B"/>
    <w:rsid w:val="00300CDE"/>
    <w:rsid w:val="00301CB9"/>
    <w:rsid w:val="00303854"/>
    <w:rsid w:val="00307101"/>
    <w:rsid w:val="00307975"/>
    <w:rsid w:val="00310616"/>
    <w:rsid w:val="00310C9A"/>
    <w:rsid w:val="00312CDE"/>
    <w:rsid w:val="003146B6"/>
    <w:rsid w:val="00315B92"/>
    <w:rsid w:val="00317354"/>
    <w:rsid w:val="0031785B"/>
    <w:rsid w:val="003211EA"/>
    <w:rsid w:val="003255B1"/>
    <w:rsid w:val="00325F7C"/>
    <w:rsid w:val="00326C0C"/>
    <w:rsid w:val="003300FC"/>
    <w:rsid w:val="00330405"/>
    <w:rsid w:val="00330DE2"/>
    <w:rsid w:val="0033127E"/>
    <w:rsid w:val="0033287C"/>
    <w:rsid w:val="003340FF"/>
    <w:rsid w:val="003344AE"/>
    <w:rsid w:val="00336024"/>
    <w:rsid w:val="00340BD7"/>
    <w:rsid w:val="00340E8A"/>
    <w:rsid w:val="00341419"/>
    <w:rsid w:val="00341E59"/>
    <w:rsid w:val="003422DD"/>
    <w:rsid w:val="003442C1"/>
    <w:rsid w:val="00344708"/>
    <w:rsid w:val="00346B0A"/>
    <w:rsid w:val="00346C58"/>
    <w:rsid w:val="00351764"/>
    <w:rsid w:val="00351813"/>
    <w:rsid w:val="0035218D"/>
    <w:rsid w:val="0035370F"/>
    <w:rsid w:val="0035548A"/>
    <w:rsid w:val="0035601F"/>
    <w:rsid w:val="00357C5E"/>
    <w:rsid w:val="00360AE8"/>
    <w:rsid w:val="003612C1"/>
    <w:rsid w:val="00361985"/>
    <w:rsid w:val="003627A8"/>
    <w:rsid w:val="003630A8"/>
    <w:rsid w:val="0036319D"/>
    <w:rsid w:val="00364794"/>
    <w:rsid w:val="00365620"/>
    <w:rsid w:val="00367449"/>
    <w:rsid w:val="0036750D"/>
    <w:rsid w:val="0036776C"/>
    <w:rsid w:val="003677C0"/>
    <w:rsid w:val="00370315"/>
    <w:rsid w:val="003711AB"/>
    <w:rsid w:val="0037274E"/>
    <w:rsid w:val="003731C3"/>
    <w:rsid w:val="0037748E"/>
    <w:rsid w:val="00377AAD"/>
    <w:rsid w:val="00377C3C"/>
    <w:rsid w:val="003817CF"/>
    <w:rsid w:val="00381BD2"/>
    <w:rsid w:val="00382AEE"/>
    <w:rsid w:val="00383E67"/>
    <w:rsid w:val="00385EF0"/>
    <w:rsid w:val="00386BF1"/>
    <w:rsid w:val="00387CB7"/>
    <w:rsid w:val="00390763"/>
    <w:rsid w:val="0039098B"/>
    <w:rsid w:val="00390FA9"/>
    <w:rsid w:val="00391355"/>
    <w:rsid w:val="00391CEC"/>
    <w:rsid w:val="0039353D"/>
    <w:rsid w:val="0039518F"/>
    <w:rsid w:val="00395267"/>
    <w:rsid w:val="00396F07"/>
    <w:rsid w:val="00397309"/>
    <w:rsid w:val="003974C3"/>
    <w:rsid w:val="00397E09"/>
    <w:rsid w:val="003A1901"/>
    <w:rsid w:val="003A409E"/>
    <w:rsid w:val="003A4105"/>
    <w:rsid w:val="003A4B2E"/>
    <w:rsid w:val="003A6AE5"/>
    <w:rsid w:val="003A6BD4"/>
    <w:rsid w:val="003B1C36"/>
    <w:rsid w:val="003B4254"/>
    <w:rsid w:val="003B6D9C"/>
    <w:rsid w:val="003B7F21"/>
    <w:rsid w:val="003C1349"/>
    <w:rsid w:val="003C243D"/>
    <w:rsid w:val="003C2F52"/>
    <w:rsid w:val="003C32D4"/>
    <w:rsid w:val="003C40F9"/>
    <w:rsid w:val="003C470D"/>
    <w:rsid w:val="003C6857"/>
    <w:rsid w:val="003D010B"/>
    <w:rsid w:val="003D083B"/>
    <w:rsid w:val="003D1310"/>
    <w:rsid w:val="003D1776"/>
    <w:rsid w:val="003D2E3A"/>
    <w:rsid w:val="003D55D9"/>
    <w:rsid w:val="003D70A9"/>
    <w:rsid w:val="003E0EAC"/>
    <w:rsid w:val="003E1890"/>
    <w:rsid w:val="003E30E6"/>
    <w:rsid w:val="003E3D42"/>
    <w:rsid w:val="003E3EC4"/>
    <w:rsid w:val="003E4453"/>
    <w:rsid w:val="003E5E30"/>
    <w:rsid w:val="003E6509"/>
    <w:rsid w:val="003E684E"/>
    <w:rsid w:val="003E76F1"/>
    <w:rsid w:val="003F0176"/>
    <w:rsid w:val="003F14B4"/>
    <w:rsid w:val="003F2AE4"/>
    <w:rsid w:val="003F4362"/>
    <w:rsid w:val="00400530"/>
    <w:rsid w:val="00402759"/>
    <w:rsid w:val="00402CA2"/>
    <w:rsid w:val="00403925"/>
    <w:rsid w:val="00403F6D"/>
    <w:rsid w:val="004123AE"/>
    <w:rsid w:val="004126A4"/>
    <w:rsid w:val="00413071"/>
    <w:rsid w:val="00413719"/>
    <w:rsid w:val="00413F88"/>
    <w:rsid w:val="004149E9"/>
    <w:rsid w:val="00414E55"/>
    <w:rsid w:val="0041513F"/>
    <w:rsid w:val="00415279"/>
    <w:rsid w:val="004153A9"/>
    <w:rsid w:val="00415F72"/>
    <w:rsid w:val="00417EF1"/>
    <w:rsid w:val="00420B68"/>
    <w:rsid w:val="00421998"/>
    <w:rsid w:val="00422103"/>
    <w:rsid w:val="0042411F"/>
    <w:rsid w:val="004249A1"/>
    <w:rsid w:val="0042548A"/>
    <w:rsid w:val="0042548D"/>
    <w:rsid w:val="00427A43"/>
    <w:rsid w:val="00430D78"/>
    <w:rsid w:val="00431C2D"/>
    <w:rsid w:val="00431F3A"/>
    <w:rsid w:val="00433223"/>
    <w:rsid w:val="00434E65"/>
    <w:rsid w:val="0044006C"/>
    <w:rsid w:val="004400E2"/>
    <w:rsid w:val="00440E24"/>
    <w:rsid w:val="00441A65"/>
    <w:rsid w:val="00441B91"/>
    <w:rsid w:val="0044227E"/>
    <w:rsid w:val="004428FF"/>
    <w:rsid w:val="0044427D"/>
    <w:rsid w:val="00444BF2"/>
    <w:rsid w:val="00444D31"/>
    <w:rsid w:val="00445597"/>
    <w:rsid w:val="00446948"/>
    <w:rsid w:val="00446B7F"/>
    <w:rsid w:val="0044767F"/>
    <w:rsid w:val="00447CE0"/>
    <w:rsid w:val="0045244A"/>
    <w:rsid w:val="004543B8"/>
    <w:rsid w:val="00454A4D"/>
    <w:rsid w:val="00455226"/>
    <w:rsid w:val="00455C60"/>
    <w:rsid w:val="00461E74"/>
    <w:rsid w:val="004622A6"/>
    <w:rsid w:val="00465118"/>
    <w:rsid w:val="004651A5"/>
    <w:rsid w:val="00465E4D"/>
    <w:rsid w:val="004664F3"/>
    <w:rsid w:val="004679DE"/>
    <w:rsid w:val="00467D92"/>
    <w:rsid w:val="00475307"/>
    <w:rsid w:val="0047564C"/>
    <w:rsid w:val="0047569A"/>
    <w:rsid w:val="0047607F"/>
    <w:rsid w:val="00476348"/>
    <w:rsid w:val="00480015"/>
    <w:rsid w:val="00481772"/>
    <w:rsid w:val="00481B62"/>
    <w:rsid w:val="004828DA"/>
    <w:rsid w:val="00483CFF"/>
    <w:rsid w:val="004842DB"/>
    <w:rsid w:val="00485495"/>
    <w:rsid w:val="004858AA"/>
    <w:rsid w:val="00486BEB"/>
    <w:rsid w:val="00486C43"/>
    <w:rsid w:val="00490898"/>
    <w:rsid w:val="00491166"/>
    <w:rsid w:val="00493F17"/>
    <w:rsid w:val="00494235"/>
    <w:rsid w:val="00494A8B"/>
    <w:rsid w:val="00494D24"/>
    <w:rsid w:val="00495FF0"/>
    <w:rsid w:val="00496CC2"/>
    <w:rsid w:val="00497284"/>
    <w:rsid w:val="004974E2"/>
    <w:rsid w:val="004A0487"/>
    <w:rsid w:val="004A0BCF"/>
    <w:rsid w:val="004A18F7"/>
    <w:rsid w:val="004A201C"/>
    <w:rsid w:val="004A20B9"/>
    <w:rsid w:val="004A28B0"/>
    <w:rsid w:val="004A2AAC"/>
    <w:rsid w:val="004A2BDA"/>
    <w:rsid w:val="004A3A7F"/>
    <w:rsid w:val="004A4CE9"/>
    <w:rsid w:val="004A6818"/>
    <w:rsid w:val="004A77E9"/>
    <w:rsid w:val="004B0073"/>
    <w:rsid w:val="004B0DF0"/>
    <w:rsid w:val="004B22B1"/>
    <w:rsid w:val="004B2CCC"/>
    <w:rsid w:val="004B3866"/>
    <w:rsid w:val="004B3906"/>
    <w:rsid w:val="004B3EAD"/>
    <w:rsid w:val="004B6328"/>
    <w:rsid w:val="004B7C77"/>
    <w:rsid w:val="004C02D5"/>
    <w:rsid w:val="004C1CBF"/>
    <w:rsid w:val="004C3585"/>
    <w:rsid w:val="004C4036"/>
    <w:rsid w:val="004C4C4E"/>
    <w:rsid w:val="004C5C06"/>
    <w:rsid w:val="004C612A"/>
    <w:rsid w:val="004D13EF"/>
    <w:rsid w:val="004D17C2"/>
    <w:rsid w:val="004D3A88"/>
    <w:rsid w:val="004D582E"/>
    <w:rsid w:val="004D64A0"/>
    <w:rsid w:val="004D69F6"/>
    <w:rsid w:val="004D6CE4"/>
    <w:rsid w:val="004E2F67"/>
    <w:rsid w:val="004E363C"/>
    <w:rsid w:val="004E36AF"/>
    <w:rsid w:val="004E3D60"/>
    <w:rsid w:val="004E4396"/>
    <w:rsid w:val="004E75C4"/>
    <w:rsid w:val="004F27FD"/>
    <w:rsid w:val="004F32B1"/>
    <w:rsid w:val="004F3DBD"/>
    <w:rsid w:val="004F4126"/>
    <w:rsid w:val="004F46D0"/>
    <w:rsid w:val="004F66AC"/>
    <w:rsid w:val="00501712"/>
    <w:rsid w:val="00501D43"/>
    <w:rsid w:val="00502BDF"/>
    <w:rsid w:val="005034FD"/>
    <w:rsid w:val="00503E07"/>
    <w:rsid w:val="005044BF"/>
    <w:rsid w:val="00504A05"/>
    <w:rsid w:val="00505285"/>
    <w:rsid w:val="0051127D"/>
    <w:rsid w:val="00511A82"/>
    <w:rsid w:val="005124B5"/>
    <w:rsid w:val="00512642"/>
    <w:rsid w:val="00512B9D"/>
    <w:rsid w:val="00515D6B"/>
    <w:rsid w:val="00517CF8"/>
    <w:rsid w:val="005219BC"/>
    <w:rsid w:val="005230EF"/>
    <w:rsid w:val="00523B84"/>
    <w:rsid w:val="00525684"/>
    <w:rsid w:val="005257A5"/>
    <w:rsid w:val="00525A32"/>
    <w:rsid w:val="005262D2"/>
    <w:rsid w:val="0052642B"/>
    <w:rsid w:val="005271DF"/>
    <w:rsid w:val="00527474"/>
    <w:rsid w:val="00531E6E"/>
    <w:rsid w:val="00533F0C"/>
    <w:rsid w:val="00534A1E"/>
    <w:rsid w:val="00534A95"/>
    <w:rsid w:val="0053591D"/>
    <w:rsid w:val="00535927"/>
    <w:rsid w:val="00537296"/>
    <w:rsid w:val="00537EF8"/>
    <w:rsid w:val="0054008D"/>
    <w:rsid w:val="00540DBD"/>
    <w:rsid w:val="00542EE6"/>
    <w:rsid w:val="00545902"/>
    <w:rsid w:val="005459F8"/>
    <w:rsid w:val="00546013"/>
    <w:rsid w:val="00547A9B"/>
    <w:rsid w:val="005528F9"/>
    <w:rsid w:val="00553538"/>
    <w:rsid w:val="0055409C"/>
    <w:rsid w:val="00555A8B"/>
    <w:rsid w:val="00555CE2"/>
    <w:rsid w:val="00555E10"/>
    <w:rsid w:val="0055765B"/>
    <w:rsid w:val="00557BC8"/>
    <w:rsid w:val="00557EE2"/>
    <w:rsid w:val="0056357B"/>
    <w:rsid w:val="00564016"/>
    <w:rsid w:val="005649FA"/>
    <w:rsid w:val="00565916"/>
    <w:rsid w:val="00565C65"/>
    <w:rsid w:val="00565D10"/>
    <w:rsid w:val="0056681C"/>
    <w:rsid w:val="00566CDD"/>
    <w:rsid w:val="00571535"/>
    <w:rsid w:val="00571569"/>
    <w:rsid w:val="0057225E"/>
    <w:rsid w:val="0057311F"/>
    <w:rsid w:val="00574B4F"/>
    <w:rsid w:val="0057502D"/>
    <w:rsid w:val="005766BB"/>
    <w:rsid w:val="00576CA2"/>
    <w:rsid w:val="00576FBB"/>
    <w:rsid w:val="00577787"/>
    <w:rsid w:val="00581577"/>
    <w:rsid w:val="00583123"/>
    <w:rsid w:val="00583457"/>
    <w:rsid w:val="00584A08"/>
    <w:rsid w:val="0058659D"/>
    <w:rsid w:val="00586AB1"/>
    <w:rsid w:val="005874AE"/>
    <w:rsid w:val="0058798B"/>
    <w:rsid w:val="0059067D"/>
    <w:rsid w:val="00590E1A"/>
    <w:rsid w:val="00591FD8"/>
    <w:rsid w:val="00593EAD"/>
    <w:rsid w:val="005943DE"/>
    <w:rsid w:val="005952A8"/>
    <w:rsid w:val="00595633"/>
    <w:rsid w:val="005959A9"/>
    <w:rsid w:val="00596027"/>
    <w:rsid w:val="005962FD"/>
    <w:rsid w:val="005970E0"/>
    <w:rsid w:val="00597647"/>
    <w:rsid w:val="00597DA5"/>
    <w:rsid w:val="005A0489"/>
    <w:rsid w:val="005A0516"/>
    <w:rsid w:val="005A0D3F"/>
    <w:rsid w:val="005A0D4B"/>
    <w:rsid w:val="005A5610"/>
    <w:rsid w:val="005A7056"/>
    <w:rsid w:val="005A787F"/>
    <w:rsid w:val="005B0261"/>
    <w:rsid w:val="005B0B2D"/>
    <w:rsid w:val="005B1AAF"/>
    <w:rsid w:val="005B35DF"/>
    <w:rsid w:val="005B3660"/>
    <w:rsid w:val="005B3F8F"/>
    <w:rsid w:val="005B4038"/>
    <w:rsid w:val="005B5581"/>
    <w:rsid w:val="005B5D51"/>
    <w:rsid w:val="005B6465"/>
    <w:rsid w:val="005B671C"/>
    <w:rsid w:val="005B6E34"/>
    <w:rsid w:val="005C2102"/>
    <w:rsid w:val="005C3393"/>
    <w:rsid w:val="005C4512"/>
    <w:rsid w:val="005C48EC"/>
    <w:rsid w:val="005C4CB1"/>
    <w:rsid w:val="005C611F"/>
    <w:rsid w:val="005C76DE"/>
    <w:rsid w:val="005D0235"/>
    <w:rsid w:val="005D087E"/>
    <w:rsid w:val="005D1117"/>
    <w:rsid w:val="005D3B24"/>
    <w:rsid w:val="005D5E56"/>
    <w:rsid w:val="005D69DB"/>
    <w:rsid w:val="005D7608"/>
    <w:rsid w:val="005E3258"/>
    <w:rsid w:val="005E34E6"/>
    <w:rsid w:val="005E401E"/>
    <w:rsid w:val="005E4EBC"/>
    <w:rsid w:val="005E573A"/>
    <w:rsid w:val="005E5F9D"/>
    <w:rsid w:val="005E7087"/>
    <w:rsid w:val="005E73E5"/>
    <w:rsid w:val="005F06B3"/>
    <w:rsid w:val="005F1928"/>
    <w:rsid w:val="005F3920"/>
    <w:rsid w:val="005F42AD"/>
    <w:rsid w:val="005F5287"/>
    <w:rsid w:val="005F57BD"/>
    <w:rsid w:val="005F7507"/>
    <w:rsid w:val="006007FE"/>
    <w:rsid w:val="00601897"/>
    <w:rsid w:val="00601930"/>
    <w:rsid w:val="00601AA8"/>
    <w:rsid w:val="00602312"/>
    <w:rsid w:val="006039DF"/>
    <w:rsid w:val="00605072"/>
    <w:rsid w:val="00605AC7"/>
    <w:rsid w:val="00605FF1"/>
    <w:rsid w:val="006100BE"/>
    <w:rsid w:val="0061109B"/>
    <w:rsid w:val="006113A9"/>
    <w:rsid w:val="0061265E"/>
    <w:rsid w:val="0061267D"/>
    <w:rsid w:val="00616262"/>
    <w:rsid w:val="0061789C"/>
    <w:rsid w:val="00620B61"/>
    <w:rsid w:val="00621261"/>
    <w:rsid w:val="00621D44"/>
    <w:rsid w:val="00622E9A"/>
    <w:rsid w:val="00623487"/>
    <w:rsid w:val="006234CF"/>
    <w:rsid w:val="006240FB"/>
    <w:rsid w:val="006258CD"/>
    <w:rsid w:val="00625B9F"/>
    <w:rsid w:val="0062711D"/>
    <w:rsid w:val="00632768"/>
    <w:rsid w:val="00632F52"/>
    <w:rsid w:val="006330CC"/>
    <w:rsid w:val="00634294"/>
    <w:rsid w:val="006345E3"/>
    <w:rsid w:val="00634947"/>
    <w:rsid w:val="00635F8A"/>
    <w:rsid w:val="006369C7"/>
    <w:rsid w:val="0063731E"/>
    <w:rsid w:val="00637B3E"/>
    <w:rsid w:val="00637D7F"/>
    <w:rsid w:val="006403D6"/>
    <w:rsid w:val="0064051B"/>
    <w:rsid w:val="0064142B"/>
    <w:rsid w:val="00641648"/>
    <w:rsid w:val="00641F0E"/>
    <w:rsid w:val="00642849"/>
    <w:rsid w:val="00644314"/>
    <w:rsid w:val="00645363"/>
    <w:rsid w:val="00645397"/>
    <w:rsid w:val="006457C6"/>
    <w:rsid w:val="006465F4"/>
    <w:rsid w:val="00647C11"/>
    <w:rsid w:val="00650267"/>
    <w:rsid w:val="006523D7"/>
    <w:rsid w:val="00655FFF"/>
    <w:rsid w:val="00657E1E"/>
    <w:rsid w:val="00660410"/>
    <w:rsid w:val="00660D62"/>
    <w:rsid w:val="00661810"/>
    <w:rsid w:val="006622F0"/>
    <w:rsid w:val="00662339"/>
    <w:rsid w:val="00662875"/>
    <w:rsid w:val="00664C7C"/>
    <w:rsid w:val="00665024"/>
    <w:rsid w:val="00667601"/>
    <w:rsid w:val="006708C4"/>
    <w:rsid w:val="006724A9"/>
    <w:rsid w:val="006729FD"/>
    <w:rsid w:val="00672C13"/>
    <w:rsid w:val="00673FE8"/>
    <w:rsid w:val="00674DF8"/>
    <w:rsid w:val="0067719B"/>
    <w:rsid w:val="00680755"/>
    <w:rsid w:val="00681DD7"/>
    <w:rsid w:val="006836A9"/>
    <w:rsid w:val="00684E4B"/>
    <w:rsid w:val="00690648"/>
    <w:rsid w:val="00690F5B"/>
    <w:rsid w:val="00693AFF"/>
    <w:rsid w:val="00694642"/>
    <w:rsid w:val="006956C5"/>
    <w:rsid w:val="006958B4"/>
    <w:rsid w:val="00696B29"/>
    <w:rsid w:val="006A009B"/>
    <w:rsid w:val="006A070F"/>
    <w:rsid w:val="006A0AAF"/>
    <w:rsid w:val="006A1CFD"/>
    <w:rsid w:val="006A27C7"/>
    <w:rsid w:val="006A5B05"/>
    <w:rsid w:val="006A5E2A"/>
    <w:rsid w:val="006A746C"/>
    <w:rsid w:val="006A75D2"/>
    <w:rsid w:val="006A7B32"/>
    <w:rsid w:val="006A7C02"/>
    <w:rsid w:val="006B2A28"/>
    <w:rsid w:val="006B2E7E"/>
    <w:rsid w:val="006B319F"/>
    <w:rsid w:val="006B37B8"/>
    <w:rsid w:val="006B3848"/>
    <w:rsid w:val="006B3E59"/>
    <w:rsid w:val="006B42A9"/>
    <w:rsid w:val="006B4B85"/>
    <w:rsid w:val="006B607C"/>
    <w:rsid w:val="006B67D4"/>
    <w:rsid w:val="006C07DB"/>
    <w:rsid w:val="006C118E"/>
    <w:rsid w:val="006C1828"/>
    <w:rsid w:val="006C2D28"/>
    <w:rsid w:val="006C2FF0"/>
    <w:rsid w:val="006C3355"/>
    <w:rsid w:val="006C4E19"/>
    <w:rsid w:val="006D0466"/>
    <w:rsid w:val="006D2C65"/>
    <w:rsid w:val="006D3206"/>
    <w:rsid w:val="006D3B2F"/>
    <w:rsid w:val="006D48AA"/>
    <w:rsid w:val="006D50E7"/>
    <w:rsid w:val="006D746E"/>
    <w:rsid w:val="006E0DCE"/>
    <w:rsid w:val="006E1C21"/>
    <w:rsid w:val="006E3AF0"/>
    <w:rsid w:val="006E3E7E"/>
    <w:rsid w:val="006E5CE3"/>
    <w:rsid w:val="006E6609"/>
    <w:rsid w:val="006E7072"/>
    <w:rsid w:val="006F1360"/>
    <w:rsid w:val="006F15F8"/>
    <w:rsid w:val="006F1778"/>
    <w:rsid w:val="006F31DB"/>
    <w:rsid w:val="006F39BC"/>
    <w:rsid w:val="006F4752"/>
    <w:rsid w:val="006F4B8F"/>
    <w:rsid w:val="006F4F94"/>
    <w:rsid w:val="006F6550"/>
    <w:rsid w:val="006F6F2C"/>
    <w:rsid w:val="006F78F5"/>
    <w:rsid w:val="007008ED"/>
    <w:rsid w:val="0070132B"/>
    <w:rsid w:val="00702B5C"/>
    <w:rsid w:val="00703B66"/>
    <w:rsid w:val="007045EB"/>
    <w:rsid w:val="00704C83"/>
    <w:rsid w:val="00710F79"/>
    <w:rsid w:val="007118A8"/>
    <w:rsid w:val="0071458F"/>
    <w:rsid w:val="00715A35"/>
    <w:rsid w:val="00715CEC"/>
    <w:rsid w:val="007172F6"/>
    <w:rsid w:val="0072003C"/>
    <w:rsid w:val="00720122"/>
    <w:rsid w:val="00720952"/>
    <w:rsid w:val="00721E46"/>
    <w:rsid w:val="00724802"/>
    <w:rsid w:val="00724EE4"/>
    <w:rsid w:val="00725EEA"/>
    <w:rsid w:val="007260F9"/>
    <w:rsid w:val="00730142"/>
    <w:rsid w:val="0073155F"/>
    <w:rsid w:val="00732EF6"/>
    <w:rsid w:val="007344C6"/>
    <w:rsid w:val="00735099"/>
    <w:rsid w:val="0073515B"/>
    <w:rsid w:val="00735B3B"/>
    <w:rsid w:val="00735D38"/>
    <w:rsid w:val="007365D7"/>
    <w:rsid w:val="007369C3"/>
    <w:rsid w:val="00737C56"/>
    <w:rsid w:val="00741D76"/>
    <w:rsid w:val="00742544"/>
    <w:rsid w:val="007432D3"/>
    <w:rsid w:val="007436CA"/>
    <w:rsid w:val="00743810"/>
    <w:rsid w:val="00743C5A"/>
    <w:rsid w:val="0074419F"/>
    <w:rsid w:val="00744594"/>
    <w:rsid w:val="007455A9"/>
    <w:rsid w:val="007456C3"/>
    <w:rsid w:val="00746973"/>
    <w:rsid w:val="00747F18"/>
    <w:rsid w:val="00750EE0"/>
    <w:rsid w:val="007518B9"/>
    <w:rsid w:val="00752096"/>
    <w:rsid w:val="007522FD"/>
    <w:rsid w:val="00752E93"/>
    <w:rsid w:val="007534B0"/>
    <w:rsid w:val="00755188"/>
    <w:rsid w:val="007570A2"/>
    <w:rsid w:val="00764234"/>
    <w:rsid w:val="00764751"/>
    <w:rsid w:val="007674C6"/>
    <w:rsid w:val="007713C2"/>
    <w:rsid w:val="00771608"/>
    <w:rsid w:val="00771749"/>
    <w:rsid w:val="00771BDF"/>
    <w:rsid w:val="00773848"/>
    <w:rsid w:val="007740F9"/>
    <w:rsid w:val="007744E3"/>
    <w:rsid w:val="007747BB"/>
    <w:rsid w:val="007769D6"/>
    <w:rsid w:val="0077793B"/>
    <w:rsid w:val="00777B5C"/>
    <w:rsid w:val="00777ED5"/>
    <w:rsid w:val="0078072B"/>
    <w:rsid w:val="00780A1C"/>
    <w:rsid w:val="007824D7"/>
    <w:rsid w:val="007829A0"/>
    <w:rsid w:val="00783A66"/>
    <w:rsid w:val="00785700"/>
    <w:rsid w:val="00785FA9"/>
    <w:rsid w:val="00790E51"/>
    <w:rsid w:val="007915A7"/>
    <w:rsid w:val="0079266F"/>
    <w:rsid w:val="007975AB"/>
    <w:rsid w:val="00797A6C"/>
    <w:rsid w:val="00797ABC"/>
    <w:rsid w:val="007A0697"/>
    <w:rsid w:val="007A2025"/>
    <w:rsid w:val="007A2345"/>
    <w:rsid w:val="007A2F3C"/>
    <w:rsid w:val="007A39F9"/>
    <w:rsid w:val="007A52C3"/>
    <w:rsid w:val="007A620A"/>
    <w:rsid w:val="007A6DC6"/>
    <w:rsid w:val="007A79E0"/>
    <w:rsid w:val="007B1569"/>
    <w:rsid w:val="007B1798"/>
    <w:rsid w:val="007B1887"/>
    <w:rsid w:val="007B28AA"/>
    <w:rsid w:val="007B6394"/>
    <w:rsid w:val="007B76B6"/>
    <w:rsid w:val="007C18C6"/>
    <w:rsid w:val="007C2E24"/>
    <w:rsid w:val="007C3E75"/>
    <w:rsid w:val="007C5C46"/>
    <w:rsid w:val="007C7909"/>
    <w:rsid w:val="007C7E24"/>
    <w:rsid w:val="007D249E"/>
    <w:rsid w:val="007D4541"/>
    <w:rsid w:val="007D4C58"/>
    <w:rsid w:val="007D56AB"/>
    <w:rsid w:val="007D6C4E"/>
    <w:rsid w:val="007D737B"/>
    <w:rsid w:val="007D7525"/>
    <w:rsid w:val="007E0B52"/>
    <w:rsid w:val="007E1177"/>
    <w:rsid w:val="007E184D"/>
    <w:rsid w:val="007E1CD2"/>
    <w:rsid w:val="007E2356"/>
    <w:rsid w:val="007E23D6"/>
    <w:rsid w:val="007E24AA"/>
    <w:rsid w:val="007E2525"/>
    <w:rsid w:val="007E3BB7"/>
    <w:rsid w:val="007E3EFE"/>
    <w:rsid w:val="007E4077"/>
    <w:rsid w:val="007E47C1"/>
    <w:rsid w:val="007E4A2A"/>
    <w:rsid w:val="007E6791"/>
    <w:rsid w:val="007E69E8"/>
    <w:rsid w:val="007E7667"/>
    <w:rsid w:val="007E7FA8"/>
    <w:rsid w:val="007F0E64"/>
    <w:rsid w:val="007F1660"/>
    <w:rsid w:val="007F3630"/>
    <w:rsid w:val="007F443C"/>
    <w:rsid w:val="007F4CA2"/>
    <w:rsid w:val="00802154"/>
    <w:rsid w:val="00802DB3"/>
    <w:rsid w:val="0080361D"/>
    <w:rsid w:val="00804480"/>
    <w:rsid w:val="0080456C"/>
    <w:rsid w:val="00804C30"/>
    <w:rsid w:val="008076C6"/>
    <w:rsid w:val="00807B24"/>
    <w:rsid w:val="00810ED5"/>
    <w:rsid w:val="008114EC"/>
    <w:rsid w:val="00811E55"/>
    <w:rsid w:val="008126E4"/>
    <w:rsid w:val="00814C3F"/>
    <w:rsid w:val="0081684E"/>
    <w:rsid w:val="0081709A"/>
    <w:rsid w:val="00817397"/>
    <w:rsid w:val="00817A7D"/>
    <w:rsid w:val="00817E80"/>
    <w:rsid w:val="00820CC0"/>
    <w:rsid w:val="00820CD2"/>
    <w:rsid w:val="00821956"/>
    <w:rsid w:val="00825B91"/>
    <w:rsid w:val="00826C60"/>
    <w:rsid w:val="008301DE"/>
    <w:rsid w:val="0083071B"/>
    <w:rsid w:val="00831CAE"/>
    <w:rsid w:val="00833D20"/>
    <w:rsid w:val="00834253"/>
    <w:rsid w:val="00836C01"/>
    <w:rsid w:val="00837C2F"/>
    <w:rsid w:val="00837F38"/>
    <w:rsid w:val="00840924"/>
    <w:rsid w:val="00842B69"/>
    <w:rsid w:val="00843459"/>
    <w:rsid w:val="00846BAD"/>
    <w:rsid w:val="00850267"/>
    <w:rsid w:val="00851134"/>
    <w:rsid w:val="0085154A"/>
    <w:rsid w:val="00851BA3"/>
    <w:rsid w:val="008521A5"/>
    <w:rsid w:val="00852A7E"/>
    <w:rsid w:val="00852AAD"/>
    <w:rsid w:val="00853704"/>
    <w:rsid w:val="00856267"/>
    <w:rsid w:val="00856F7C"/>
    <w:rsid w:val="008607D9"/>
    <w:rsid w:val="00860AFD"/>
    <w:rsid w:val="00860F59"/>
    <w:rsid w:val="008614A2"/>
    <w:rsid w:val="00861DE0"/>
    <w:rsid w:val="0086246F"/>
    <w:rsid w:val="008626CE"/>
    <w:rsid w:val="00864602"/>
    <w:rsid w:val="00864921"/>
    <w:rsid w:val="00864BE5"/>
    <w:rsid w:val="00864D9F"/>
    <w:rsid w:val="00865020"/>
    <w:rsid w:val="00865C41"/>
    <w:rsid w:val="0086763C"/>
    <w:rsid w:val="00867C03"/>
    <w:rsid w:val="008706FA"/>
    <w:rsid w:val="00870ED6"/>
    <w:rsid w:val="00871A7D"/>
    <w:rsid w:val="008806A9"/>
    <w:rsid w:val="00880CE5"/>
    <w:rsid w:val="00880E86"/>
    <w:rsid w:val="00880FAD"/>
    <w:rsid w:val="00881BFF"/>
    <w:rsid w:val="00881F92"/>
    <w:rsid w:val="0088354D"/>
    <w:rsid w:val="00883F75"/>
    <w:rsid w:val="008843EA"/>
    <w:rsid w:val="0088462D"/>
    <w:rsid w:val="00884D5E"/>
    <w:rsid w:val="008853CF"/>
    <w:rsid w:val="0088672F"/>
    <w:rsid w:val="0088735F"/>
    <w:rsid w:val="00887386"/>
    <w:rsid w:val="00890BF3"/>
    <w:rsid w:val="00891411"/>
    <w:rsid w:val="00894A8A"/>
    <w:rsid w:val="00897CD2"/>
    <w:rsid w:val="008A013F"/>
    <w:rsid w:val="008A0E6C"/>
    <w:rsid w:val="008A144B"/>
    <w:rsid w:val="008A3103"/>
    <w:rsid w:val="008A3556"/>
    <w:rsid w:val="008A4CDC"/>
    <w:rsid w:val="008A6599"/>
    <w:rsid w:val="008A6729"/>
    <w:rsid w:val="008A6798"/>
    <w:rsid w:val="008A7462"/>
    <w:rsid w:val="008B0A96"/>
    <w:rsid w:val="008B0AFA"/>
    <w:rsid w:val="008B2791"/>
    <w:rsid w:val="008B2935"/>
    <w:rsid w:val="008B36A1"/>
    <w:rsid w:val="008B3D3F"/>
    <w:rsid w:val="008B49D6"/>
    <w:rsid w:val="008B55C5"/>
    <w:rsid w:val="008B5A56"/>
    <w:rsid w:val="008B5E93"/>
    <w:rsid w:val="008B7F9A"/>
    <w:rsid w:val="008C0C2E"/>
    <w:rsid w:val="008C1E0E"/>
    <w:rsid w:val="008C3757"/>
    <w:rsid w:val="008C4A3E"/>
    <w:rsid w:val="008C7D92"/>
    <w:rsid w:val="008D15CF"/>
    <w:rsid w:val="008D1903"/>
    <w:rsid w:val="008D3037"/>
    <w:rsid w:val="008D45D3"/>
    <w:rsid w:val="008D45F7"/>
    <w:rsid w:val="008D49B0"/>
    <w:rsid w:val="008D63D9"/>
    <w:rsid w:val="008E4655"/>
    <w:rsid w:val="008E6942"/>
    <w:rsid w:val="008E7FFD"/>
    <w:rsid w:val="008F009A"/>
    <w:rsid w:val="008F0E44"/>
    <w:rsid w:val="008F1493"/>
    <w:rsid w:val="008F2D54"/>
    <w:rsid w:val="008F568F"/>
    <w:rsid w:val="008F7086"/>
    <w:rsid w:val="008F75F6"/>
    <w:rsid w:val="008F7BFF"/>
    <w:rsid w:val="008F7C0E"/>
    <w:rsid w:val="008F7DBE"/>
    <w:rsid w:val="008F7E1B"/>
    <w:rsid w:val="008F7F75"/>
    <w:rsid w:val="00901098"/>
    <w:rsid w:val="00902B09"/>
    <w:rsid w:val="00902E40"/>
    <w:rsid w:val="00903726"/>
    <w:rsid w:val="009040E6"/>
    <w:rsid w:val="00906CBA"/>
    <w:rsid w:val="00907E73"/>
    <w:rsid w:val="009112B5"/>
    <w:rsid w:val="00911F5E"/>
    <w:rsid w:val="00913279"/>
    <w:rsid w:val="00913515"/>
    <w:rsid w:val="009137C9"/>
    <w:rsid w:val="0091509A"/>
    <w:rsid w:val="0091513C"/>
    <w:rsid w:val="009163F3"/>
    <w:rsid w:val="00916A3D"/>
    <w:rsid w:val="00916D1F"/>
    <w:rsid w:val="00917D2F"/>
    <w:rsid w:val="00920D0F"/>
    <w:rsid w:val="0092104D"/>
    <w:rsid w:val="00921A58"/>
    <w:rsid w:val="00923169"/>
    <w:rsid w:val="00923223"/>
    <w:rsid w:val="009243DB"/>
    <w:rsid w:val="00925964"/>
    <w:rsid w:val="00926D48"/>
    <w:rsid w:val="0093058E"/>
    <w:rsid w:val="00931BED"/>
    <w:rsid w:val="009320A1"/>
    <w:rsid w:val="0093237E"/>
    <w:rsid w:val="00934774"/>
    <w:rsid w:val="00934865"/>
    <w:rsid w:val="009349A3"/>
    <w:rsid w:val="009350F5"/>
    <w:rsid w:val="0093692F"/>
    <w:rsid w:val="00937671"/>
    <w:rsid w:val="009404FD"/>
    <w:rsid w:val="00941EC0"/>
    <w:rsid w:val="00945333"/>
    <w:rsid w:val="0094654C"/>
    <w:rsid w:val="00946A49"/>
    <w:rsid w:val="00950951"/>
    <w:rsid w:val="009527BC"/>
    <w:rsid w:val="009547EE"/>
    <w:rsid w:val="00955CEC"/>
    <w:rsid w:val="00957B3A"/>
    <w:rsid w:val="00957CD1"/>
    <w:rsid w:val="00957D3C"/>
    <w:rsid w:val="0096097E"/>
    <w:rsid w:val="009619D1"/>
    <w:rsid w:val="00963798"/>
    <w:rsid w:val="00963EA5"/>
    <w:rsid w:val="00963EBD"/>
    <w:rsid w:val="00964608"/>
    <w:rsid w:val="009656B0"/>
    <w:rsid w:val="009665E4"/>
    <w:rsid w:val="009673B3"/>
    <w:rsid w:val="009707F7"/>
    <w:rsid w:val="00970DD3"/>
    <w:rsid w:val="00973B3D"/>
    <w:rsid w:val="00973EE3"/>
    <w:rsid w:val="00975B3B"/>
    <w:rsid w:val="00975E6F"/>
    <w:rsid w:val="009762F0"/>
    <w:rsid w:val="00976549"/>
    <w:rsid w:val="0098025B"/>
    <w:rsid w:val="009805FA"/>
    <w:rsid w:val="009814F8"/>
    <w:rsid w:val="009815F4"/>
    <w:rsid w:val="009841C0"/>
    <w:rsid w:val="009841EB"/>
    <w:rsid w:val="00985D1B"/>
    <w:rsid w:val="00991747"/>
    <w:rsid w:val="00992C20"/>
    <w:rsid w:val="00993F5D"/>
    <w:rsid w:val="0099403D"/>
    <w:rsid w:val="00995A0F"/>
    <w:rsid w:val="00996160"/>
    <w:rsid w:val="009A228C"/>
    <w:rsid w:val="009A2596"/>
    <w:rsid w:val="009A2972"/>
    <w:rsid w:val="009A2992"/>
    <w:rsid w:val="009A2A8E"/>
    <w:rsid w:val="009A30D7"/>
    <w:rsid w:val="009A352A"/>
    <w:rsid w:val="009A3739"/>
    <w:rsid w:val="009A3909"/>
    <w:rsid w:val="009A3A44"/>
    <w:rsid w:val="009A3AEB"/>
    <w:rsid w:val="009A5166"/>
    <w:rsid w:val="009A52DF"/>
    <w:rsid w:val="009A59FB"/>
    <w:rsid w:val="009B0945"/>
    <w:rsid w:val="009B219E"/>
    <w:rsid w:val="009B2547"/>
    <w:rsid w:val="009B2AAA"/>
    <w:rsid w:val="009B3F3D"/>
    <w:rsid w:val="009B46F1"/>
    <w:rsid w:val="009B6C17"/>
    <w:rsid w:val="009B74D6"/>
    <w:rsid w:val="009B7815"/>
    <w:rsid w:val="009B7C8F"/>
    <w:rsid w:val="009C2600"/>
    <w:rsid w:val="009C42B9"/>
    <w:rsid w:val="009C5DE2"/>
    <w:rsid w:val="009C79B2"/>
    <w:rsid w:val="009D045C"/>
    <w:rsid w:val="009D051C"/>
    <w:rsid w:val="009D096E"/>
    <w:rsid w:val="009D189F"/>
    <w:rsid w:val="009D4932"/>
    <w:rsid w:val="009D5528"/>
    <w:rsid w:val="009D5926"/>
    <w:rsid w:val="009D653A"/>
    <w:rsid w:val="009D7759"/>
    <w:rsid w:val="009D7869"/>
    <w:rsid w:val="009E08FE"/>
    <w:rsid w:val="009E0ADA"/>
    <w:rsid w:val="009E123E"/>
    <w:rsid w:val="009E1779"/>
    <w:rsid w:val="009E263B"/>
    <w:rsid w:val="009E2DBA"/>
    <w:rsid w:val="009E4645"/>
    <w:rsid w:val="009E4685"/>
    <w:rsid w:val="009E46BB"/>
    <w:rsid w:val="009E597B"/>
    <w:rsid w:val="009E7D0F"/>
    <w:rsid w:val="009F0129"/>
    <w:rsid w:val="009F0526"/>
    <w:rsid w:val="009F1815"/>
    <w:rsid w:val="009F2E43"/>
    <w:rsid w:val="009F3163"/>
    <w:rsid w:val="009F38D0"/>
    <w:rsid w:val="009F4429"/>
    <w:rsid w:val="009F5061"/>
    <w:rsid w:val="009F5C08"/>
    <w:rsid w:val="00A00029"/>
    <w:rsid w:val="00A02D83"/>
    <w:rsid w:val="00A04F54"/>
    <w:rsid w:val="00A054AF"/>
    <w:rsid w:val="00A05C53"/>
    <w:rsid w:val="00A06FC6"/>
    <w:rsid w:val="00A07A31"/>
    <w:rsid w:val="00A11B83"/>
    <w:rsid w:val="00A11C7B"/>
    <w:rsid w:val="00A13AE1"/>
    <w:rsid w:val="00A13B0B"/>
    <w:rsid w:val="00A14DDE"/>
    <w:rsid w:val="00A2027F"/>
    <w:rsid w:val="00A217B9"/>
    <w:rsid w:val="00A21F3F"/>
    <w:rsid w:val="00A23BDD"/>
    <w:rsid w:val="00A241E0"/>
    <w:rsid w:val="00A25925"/>
    <w:rsid w:val="00A30462"/>
    <w:rsid w:val="00A307E3"/>
    <w:rsid w:val="00A31013"/>
    <w:rsid w:val="00A33611"/>
    <w:rsid w:val="00A35030"/>
    <w:rsid w:val="00A3568F"/>
    <w:rsid w:val="00A365D0"/>
    <w:rsid w:val="00A40107"/>
    <w:rsid w:val="00A405C2"/>
    <w:rsid w:val="00A41EA0"/>
    <w:rsid w:val="00A422AF"/>
    <w:rsid w:val="00A42E91"/>
    <w:rsid w:val="00A43A67"/>
    <w:rsid w:val="00A44DD7"/>
    <w:rsid w:val="00A47F82"/>
    <w:rsid w:val="00A5005A"/>
    <w:rsid w:val="00A51CCC"/>
    <w:rsid w:val="00A51DF3"/>
    <w:rsid w:val="00A53040"/>
    <w:rsid w:val="00A532F8"/>
    <w:rsid w:val="00A546E1"/>
    <w:rsid w:val="00A54CE7"/>
    <w:rsid w:val="00A5527F"/>
    <w:rsid w:val="00A564AB"/>
    <w:rsid w:val="00A56FF9"/>
    <w:rsid w:val="00A5733E"/>
    <w:rsid w:val="00A57961"/>
    <w:rsid w:val="00A60064"/>
    <w:rsid w:val="00A60A1D"/>
    <w:rsid w:val="00A6128C"/>
    <w:rsid w:val="00A614F2"/>
    <w:rsid w:val="00A63CFF"/>
    <w:rsid w:val="00A650DA"/>
    <w:rsid w:val="00A66FB2"/>
    <w:rsid w:val="00A721FF"/>
    <w:rsid w:val="00A7495D"/>
    <w:rsid w:val="00A75A3B"/>
    <w:rsid w:val="00A76438"/>
    <w:rsid w:val="00A76447"/>
    <w:rsid w:val="00A77B6A"/>
    <w:rsid w:val="00A80439"/>
    <w:rsid w:val="00A80671"/>
    <w:rsid w:val="00A81458"/>
    <w:rsid w:val="00A8155B"/>
    <w:rsid w:val="00A81A39"/>
    <w:rsid w:val="00A83763"/>
    <w:rsid w:val="00A913D8"/>
    <w:rsid w:val="00A94000"/>
    <w:rsid w:val="00A948B7"/>
    <w:rsid w:val="00A94F42"/>
    <w:rsid w:val="00A950F8"/>
    <w:rsid w:val="00A9672F"/>
    <w:rsid w:val="00A96BF0"/>
    <w:rsid w:val="00AA1F4B"/>
    <w:rsid w:val="00AA2B01"/>
    <w:rsid w:val="00AA34C7"/>
    <w:rsid w:val="00AA553D"/>
    <w:rsid w:val="00AA5941"/>
    <w:rsid w:val="00AA5ACF"/>
    <w:rsid w:val="00AB483E"/>
    <w:rsid w:val="00AB628F"/>
    <w:rsid w:val="00AB789C"/>
    <w:rsid w:val="00AC0E1C"/>
    <w:rsid w:val="00AC19EE"/>
    <w:rsid w:val="00AC2132"/>
    <w:rsid w:val="00AC3CAE"/>
    <w:rsid w:val="00AC4FD4"/>
    <w:rsid w:val="00AC5459"/>
    <w:rsid w:val="00AC68F4"/>
    <w:rsid w:val="00AD00E8"/>
    <w:rsid w:val="00AD1086"/>
    <w:rsid w:val="00AD336D"/>
    <w:rsid w:val="00AD669E"/>
    <w:rsid w:val="00AD7DBB"/>
    <w:rsid w:val="00AE03A9"/>
    <w:rsid w:val="00AE09E0"/>
    <w:rsid w:val="00AE0C2C"/>
    <w:rsid w:val="00AE105A"/>
    <w:rsid w:val="00AE13D9"/>
    <w:rsid w:val="00AE1613"/>
    <w:rsid w:val="00AE1F45"/>
    <w:rsid w:val="00AE2E8F"/>
    <w:rsid w:val="00AE4094"/>
    <w:rsid w:val="00AE46DD"/>
    <w:rsid w:val="00AE4795"/>
    <w:rsid w:val="00AE632C"/>
    <w:rsid w:val="00AE7143"/>
    <w:rsid w:val="00AE74C3"/>
    <w:rsid w:val="00AF0EBE"/>
    <w:rsid w:val="00AF10B9"/>
    <w:rsid w:val="00AF248B"/>
    <w:rsid w:val="00AF3BE3"/>
    <w:rsid w:val="00AF3CD4"/>
    <w:rsid w:val="00AF3FA3"/>
    <w:rsid w:val="00AF4070"/>
    <w:rsid w:val="00AF4593"/>
    <w:rsid w:val="00AF4A3D"/>
    <w:rsid w:val="00AF71B5"/>
    <w:rsid w:val="00AF7E21"/>
    <w:rsid w:val="00AF7EB3"/>
    <w:rsid w:val="00B0002F"/>
    <w:rsid w:val="00B02084"/>
    <w:rsid w:val="00B02F54"/>
    <w:rsid w:val="00B04669"/>
    <w:rsid w:val="00B11BAD"/>
    <w:rsid w:val="00B146E2"/>
    <w:rsid w:val="00B15CEF"/>
    <w:rsid w:val="00B16A0A"/>
    <w:rsid w:val="00B173C4"/>
    <w:rsid w:val="00B205F1"/>
    <w:rsid w:val="00B20844"/>
    <w:rsid w:val="00B21613"/>
    <w:rsid w:val="00B21699"/>
    <w:rsid w:val="00B22BD0"/>
    <w:rsid w:val="00B24003"/>
    <w:rsid w:val="00B2586F"/>
    <w:rsid w:val="00B259FD"/>
    <w:rsid w:val="00B27BD0"/>
    <w:rsid w:val="00B30001"/>
    <w:rsid w:val="00B30966"/>
    <w:rsid w:val="00B312DE"/>
    <w:rsid w:val="00B33303"/>
    <w:rsid w:val="00B354CE"/>
    <w:rsid w:val="00B354F3"/>
    <w:rsid w:val="00B3626D"/>
    <w:rsid w:val="00B36718"/>
    <w:rsid w:val="00B37C98"/>
    <w:rsid w:val="00B40A5E"/>
    <w:rsid w:val="00B40DCF"/>
    <w:rsid w:val="00B41694"/>
    <w:rsid w:val="00B43CAA"/>
    <w:rsid w:val="00B44DA1"/>
    <w:rsid w:val="00B456AE"/>
    <w:rsid w:val="00B45F78"/>
    <w:rsid w:val="00B45FA9"/>
    <w:rsid w:val="00B46B5D"/>
    <w:rsid w:val="00B4712B"/>
    <w:rsid w:val="00B475E8"/>
    <w:rsid w:val="00B47C56"/>
    <w:rsid w:val="00B519F2"/>
    <w:rsid w:val="00B5258E"/>
    <w:rsid w:val="00B52DB0"/>
    <w:rsid w:val="00B54351"/>
    <w:rsid w:val="00B55DB1"/>
    <w:rsid w:val="00B5657C"/>
    <w:rsid w:val="00B56A2E"/>
    <w:rsid w:val="00B6053C"/>
    <w:rsid w:val="00B60C18"/>
    <w:rsid w:val="00B60D5B"/>
    <w:rsid w:val="00B61097"/>
    <w:rsid w:val="00B6326C"/>
    <w:rsid w:val="00B65D58"/>
    <w:rsid w:val="00B66DA7"/>
    <w:rsid w:val="00B670A6"/>
    <w:rsid w:val="00B67D1F"/>
    <w:rsid w:val="00B67E7F"/>
    <w:rsid w:val="00B70E94"/>
    <w:rsid w:val="00B73917"/>
    <w:rsid w:val="00B739A3"/>
    <w:rsid w:val="00B73C07"/>
    <w:rsid w:val="00B73D01"/>
    <w:rsid w:val="00B742A1"/>
    <w:rsid w:val="00B756C9"/>
    <w:rsid w:val="00B75DCA"/>
    <w:rsid w:val="00B76DF5"/>
    <w:rsid w:val="00B777B5"/>
    <w:rsid w:val="00B821BC"/>
    <w:rsid w:val="00B82CF3"/>
    <w:rsid w:val="00B82F65"/>
    <w:rsid w:val="00B82FEA"/>
    <w:rsid w:val="00B848DD"/>
    <w:rsid w:val="00B84C9B"/>
    <w:rsid w:val="00B85046"/>
    <w:rsid w:val="00B85446"/>
    <w:rsid w:val="00B86354"/>
    <w:rsid w:val="00B86CB6"/>
    <w:rsid w:val="00B86CED"/>
    <w:rsid w:val="00B87594"/>
    <w:rsid w:val="00B90D87"/>
    <w:rsid w:val="00B91770"/>
    <w:rsid w:val="00B93E6C"/>
    <w:rsid w:val="00B949DE"/>
    <w:rsid w:val="00B94D0F"/>
    <w:rsid w:val="00B95700"/>
    <w:rsid w:val="00B960EB"/>
    <w:rsid w:val="00BA2FA8"/>
    <w:rsid w:val="00BA3C62"/>
    <w:rsid w:val="00BA6940"/>
    <w:rsid w:val="00BA776F"/>
    <w:rsid w:val="00BA785E"/>
    <w:rsid w:val="00BB03EC"/>
    <w:rsid w:val="00BB0947"/>
    <w:rsid w:val="00BB0C33"/>
    <w:rsid w:val="00BB126D"/>
    <w:rsid w:val="00BB1525"/>
    <w:rsid w:val="00BB162E"/>
    <w:rsid w:val="00BB20DA"/>
    <w:rsid w:val="00BB3551"/>
    <w:rsid w:val="00BB3630"/>
    <w:rsid w:val="00BB3BD7"/>
    <w:rsid w:val="00BB560E"/>
    <w:rsid w:val="00BB5C1E"/>
    <w:rsid w:val="00BB5F66"/>
    <w:rsid w:val="00BB638A"/>
    <w:rsid w:val="00BB6F71"/>
    <w:rsid w:val="00BB7BDF"/>
    <w:rsid w:val="00BC1980"/>
    <w:rsid w:val="00BC2317"/>
    <w:rsid w:val="00BC2C0F"/>
    <w:rsid w:val="00BC51F6"/>
    <w:rsid w:val="00BC5206"/>
    <w:rsid w:val="00BC5C78"/>
    <w:rsid w:val="00BC7084"/>
    <w:rsid w:val="00BC7459"/>
    <w:rsid w:val="00BC7758"/>
    <w:rsid w:val="00BC7C30"/>
    <w:rsid w:val="00BD0143"/>
    <w:rsid w:val="00BD102D"/>
    <w:rsid w:val="00BD26B1"/>
    <w:rsid w:val="00BD346F"/>
    <w:rsid w:val="00BD6163"/>
    <w:rsid w:val="00BE024F"/>
    <w:rsid w:val="00BE1714"/>
    <w:rsid w:val="00BE449C"/>
    <w:rsid w:val="00BE5C45"/>
    <w:rsid w:val="00BE68E3"/>
    <w:rsid w:val="00BE74C2"/>
    <w:rsid w:val="00BE768F"/>
    <w:rsid w:val="00BF0D73"/>
    <w:rsid w:val="00BF1B9C"/>
    <w:rsid w:val="00BF2DFE"/>
    <w:rsid w:val="00BF3EB4"/>
    <w:rsid w:val="00BF42BE"/>
    <w:rsid w:val="00BF452F"/>
    <w:rsid w:val="00BF4884"/>
    <w:rsid w:val="00BF536B"/>
    <w:rsid w:val="00BF556A"/>
    <w:rsid w:val="00BF569C"/>
    <w:rsid w:val="00BF60E7"/>
    <w:rsid w:val="00BF6207"/>
    <w:rsid w:val="00BF6217"/>
    <w:rsid w:val="00BF643D"/>
    <w:rsid w:val="00BF6B3C"/>
    <w:rsid w:val="00BF715F"/>
    <w:rsid w:val="00C00594"/>
    <w:rsid w:val="00C0092F"/>
    <w:rsid w:val="00C0112A"/>
    <w:rsid w:val="00C02B13"/>
    <w:rsid w:val="00C02B78"/>
    <w:rsid w:val="00C04D57"/>
    <w:rsid w:val="00C04D6D"/>
    <w:rsid w:val="00C06BF5"/>
    <w:rsid w:val="00C06FC7"/>
    <w:rsid w:val="00C07117"/>
    <w:rsid w:val="00C10571"/>
    <w:rsid w:val="00C13466"/>
    <w:rsid w:val="00C137AA"/>
    <w:rsid w:val="00C146A1"/>
    <w:rsid w:val="00C16606"/>
    <w:rsid w:val="00C168E5"/>
    <w:rsid w:val="00C223B6"/>
    <w:rsid w:val="00C230D4"/>
    <w:rsid w:val="00C241AD"/>
    <w:rsid w:val="00C254D8"/>
    <w:rsid w:val="00C26582"/>
    <w:rsid w:val="00C30AF4"/>
    <w:rsid w:val="00C31181"/>
    <w:rsid w:val="00C3553F"/>
    <w:rsid w:val="00C35B7C"/>
    <w:rsid w:val="00C401F0"/>
    <w:rsid w:val="00C4154D"/>
    <w:rsid w:val="00C4317D"/>
    <w:rsid w:val="00C43865"/>
    <w:rsid w:val="00C43B00"/>
    <w:rsid w:val="00C43B36"/>
    <w:rsid w:val="00C46044"/>
    <w:rsid w:val="00C467E2"/>
    <w:rsid w:val="00C46EAE"/>
    <w:rsid w:val="00C530D5"/>
    <w:rsid w:val="00C54408"/>
    <w:rsid w:val="00C552D9"/>
    <w:rsid w:val="00C567F2"/>
    <w:rsid w:val="00C5682F"/>
    <w:rsid w:val="00C568D5"/>
    <w:rsid w:val="00C56E1A"/>
    <w:rsid w:val="00C56F5B"/>
    <w:rsid w:val="00C57D49"/>
    <w:rsid w:val="00C6048D"/>
    <w:rsid w:val="00C61F95"/>
    <w:rsid w:val="00C62262"/>
    <w:rsid w:val="00C62480"/>
    <w:rsid w:val="00C63AE8"/>
    <w:rsid w:val="00C63E37"/>
    <w:rsid w:val="00C63F5B"/>
    <w:rsid w:val="00C65094"/>
    <w:rsid w:val="00C651AA"/>
    <w:rsid w:val="00C6588C"/>
    <w:rsid w:val="00C65DE9"/>
    <w:rsid w:val="00C660D7"/>
    <w:rsid w:val="00C67E29"/>
    <w:rsid w:val="00C72EF7"/>
    <w:rsid w:val="00C74B60"/>
    <w:rsid w:val="00C75AF2"/>
    <w:rsid w:val="00C75B58"/>
    <w:rsid w:val="00C7713D"/>
    <w:rsid w:val="00C772EA"/>
    <w:rsid w:val="00C807AE"/>
    <w:rsid w:val="00C81107"/>
    <w:rsid w:val="00C823BC"/>
    <w:rsid w:val="00C825B6"/>
    <w:rsid w:val="00C832C4"/>
    <w:rsid w:val="00C8642B"/>
    <w:rsid w:val="00C86AAC"/>
    <w:rsid w:val="00C903FD"/>
    <w:rsid w:val="00C905D3"/>
    <w:rsid w:val="00C90C30"/>
    <w:rsid w:val="00C91137"/>
    <w:rsid w:val="00C91495"/>
    <w:rsid w:val="00C91878"/>
    <w:rsid w:val="00C9441B"/>
    <w:rsid w:val="00C944A3"/>
    <w:rsid w:val="00C944C6"/>
    <w:rsid w:val="00C95C0A"/>
    <w:rsid w:val="00C964C2"/>
    <w:rsid w:val="00C97BE9"/>
    <w:rsid w:val="00CA176C"/>
    <w:rsid w:val="00CA1D55"/>
    <w:rsid w:val="00CA1DCA"/>
    <w:rsid w:val="00CA1F88"/>
    <w:rsid w:val="00CA2172"/>
    <w:rsid w:val="00CA24FE"/>
    <w:rsid w:val="00CA3C67"/>
    <w:rsid w:val="00CA3D09"/>
    <w:rsid w:val="00CA5314"/>
    <w:rsid w:val="00CA5A70"/>
    <w:rsid w:val="00CA6D8D"/>
    <w:rsid w:val="00CB003E"/>
    <w:rsid w:val="00CB0865"/>
    <w:rsid w:val="00CB14A9"/>
    <w:rsid w:val="00CB2AC3"/>
    <w:rsid w:val="00CB2FCB"/>
    <w:rsid w:val="00CB3C77"/>
    <w:rsid w:val="00CB41AC"/>
    <w:rsid w:val="00CB5961"/>
    <w:rsid w:val="00CB67CB"/>
    <w:rsid w:val="00CB67F5"/>
    <w:rsid w:val="00CC3129"/>
    <w:rsid w:val="00CC3363"/>
    <w:rsid w:val="00CC5CAD"/>
    <w:rsid w:val="00CD2E89"/>
    <w:rsid w:val="00CD2F40"/>
    <w:rsid w:val="00CD307F"/>
    <w:rsid w:val="00CD53D5"/>
    <w:rsid w:val="00CD5E68"/>
    <w:rsid w:val="00CD5EC0"/>
    <w:rsid w:val="00CD75AE"/>
    <w:rsid w:val="00CD7797"/>
    <w:rsid w:val="00CE0BD5"/>
    <w:rsid w:val="00CE0C13"/>
    <w:rsid w:val="00CE2BE4"/>
    <w:rsid w:val="00CE5857"/>
    <w:rsid w:val="00CE6B0B"/>
    <w:rsid w:val="00CE6E85"/>
    <w:rsid w:val="00CE7F01"/>
    <w:rsid w:val="00CE7FFC"/>
    <w:rsid w:val="00CF0502"/>
    <w:rsid w:val="00CF0BA1"/>
    <w:rsid w:val="00CF133F"/>
    <w:rsid w:val="00CF1E4B"/>
    <w:rsid w:val="00CF35D0"/>
    <w:rsid w:val="00CF3C73"/>
    <w:rsid w:val="00CF4AA0"/>
    <w:rsid w:val="00CF62FF"/>
    <w:rsid w:val="00CF7023"/>
    <w:rsid w:val="00CF74AF"/>
    <w:rsid w:val="00CF764B"/>
    <w:rsid w:val="00CF7C5E"/>
    <w:rsid w:val="00D01BF5"/>
    <w:rsid w:val="00D0378C"/>
    <w:rsid w:val="00D03BCD"/>
    <w:rsid w:val="00D065ED"/>
    <w:rsid w:val="00D0696D"/>
    <w:rsid w:val="00D07AED"/>
    <w:rsid w:val="00D104D6"/>
    <w:rsid w:val="00D10E21"/>
    <w:rsid w:val="00D11BF4"/>
    <w:rsid w:val="00D11FA2"/>
    <w:rsid w:val="00D12BAB"/>
    <w:rsid w:val="00D1527F"/>
    <w:rsid w:val="00D15501"/>
    <w:rsid w:val="00D15A13"/>
    <w:rsid w:val="00D16130"/>
    <w:rsid w:val="00D16402"/>
    <w:rsid w:val="00D166F0"/>
    <w:rsid w:val="00D172A4"/>
    <w:rsid w:val="00D2273D"/>
    <w:rsid w:val="00D22DC6"/>
    <w:rsid w:val="00D259DF"/>
    <w:rsid w:val="00D27086"/>
    <w:rsid w:val="00D27107"/>
    <w:rsid w:val="00D27489"/>
    <w:rsid w:val="00D32509"/>
    <w:rsid w:val="00D32B05"/>
    <w:rsid w:val="00D362D1"/>
    <w:rsid w:val="00D374B6"/>
    <w:rsid w:val="00D40654"/>
    <w:rsid w:val="00D410DC"/>
    <w:rsid w:val="00D41421"/>
    <w:rsid w:val="00D43035"/>
    <w:rsid w:val="00D431F7"/>
    <w:rsid w:val="00D436E7"/>
    <w:rsid w:val="00D43F3E"/>
    <w:rsid w:val="00D44835"/>
    <w:rsid w:val="00D45D7A"/>
    <w:rsid w:val="00D46377"/>
    <w:rsid w:val="00D47621"/>
    <w:rsid w:val="00D50304"/>
    <w:rsid w:val="00D50493"/>
    <w:rsid w:val="00D50DAA"/>
    <w:rsid w:val="00D53197"/>
    <w:rsid w:val="00D54B10"/>
    <w:rsid w:val="00D5544A"/>
    <w:rsid w:val="00D5589B"/>
    <w:rsid w:val="00D562C9"/>
    <w:rsid w:val="00D57515"/>
    <w:rsid w:val="00D600C4"/>
    <w:rsid w:val="00D60C49"/>
    <w:rsid w:val="00D62672"/>
    <w:rsid w:val="00D62F5D"/>
    <w:rsid w:val="00D652C3"/>
    <w:rsid w:val="00D66413"/>
    <w:rsid w:val="00D66885"/>
    <w:rsid w:val="00D708C1"/>
    <w:rsid w:val="00D71215"/>
    <w:rsid w:val="00D721B8"/>
    <w:rsid w:val="00D722CC"/>
    <w:rsid w:val="00D7324C"/>
    <w:rsid w:val="00D733E1"/>
    <w:rsid w:val="00D73A6E"/>
    <w:rsid w:val="00D7655F"/>
    <w:rsid w:val="00D76C89"/>
    <w:rsid w:val="00D77263"/>
    <w:rsid w:val="00D8064E"/>
    <w:rsid w:val="00D808C4"/>
    <w:rsid w:val="00D824DD"/>
    <w:rsid w:val="00D8482B"/>
    <w:rsid w:val="00D85D20"/>
    <w:rsid w:val="00D87400"/>
    <w:rsid w:val="00D875F4"/>
    <w:rsid w:val="00D879ED"/>
    <w:rsid w:val="00D87F20"/>
    <w:rsid w:val="00D9072B"/>
    <w:rsid w:val="00D908C4"/>
    <w:rsid w:val="00D91839"/>
    <w:rsid w:val="00D91FB8"/>
    <w:rsid w:val="00D9202B"/>
    <w:rsid w:val="00D92446"/>
    <w:rsid w:val="00D92A08"/>
    <w:rsid w:val="00D93002"/>
    <w:rsid w:val="00D93744"/>
    <w:rsid w:val="00D9404E"/>
    <w:rsid w:val="00D9411C"/>
    <w:rsid w:val="00D962A4"/>
    <w:rsid w:val="00D969A0"/>
    <w:rsid w:val="00D96FE2"/>
    <w:rsid w:val="00D97353"/>
    <w:rsid w:val="00DA0FEE"/>
    <w:rsid w:val="00DA5071"/>
    <w:rsid w:val="00DA7153"/>
    <w:rsid w:val="00DB0224"/>
    <w:rsid w:val="00DB0719"/>
    <w:rsid w:val="00DB2329"/>
    <w:rsid w:val="00DB2830"/>
    <w:rsid w:val="00DB3EAB"/>
    <w:rsid w:val="00DB410D"/>
    <w:rsid w:val="00DB4865"/>
    <w:rsid w:val="00DB4B7F"/>
    <w:rsid w:val="00DB5421"/>
    <w:rsid w:val="00DB6396"/>
    <w:rsid w:val="00DB6A33"/>
    <w:rsid w:val="00DC04E0"/>
    <w:rsid w:val="00DC1DE0"/>
    <w:rsid w:val="00DC2B60"/>
    <w:rsid w:val="00DC3C28"/>
    <w:rsid w:val="00DC5037"/>
    <w:rsid w:val="00DC5A4F"/>
    <w:rsid w:val="00DC759E"/>
    <w:rsid w:val="00DC7DCD"/>
    <w:rsid w:val="00DD1475"/>
    <w:rsid w:val="00DD305A"/>
    <w:rsid w:val="00DD4C39"/>
    <w:rsid w:val="00DD6014"/>
    <w:rsid w:val="00DD7FE0"/>
    <w:rsid w:val="00DE09BA"/>
    <w:rsid w:val="00DE21EA"/>
    <w:rsid w:val="00DE4A29"/>
    <w:rsid w:val="00DE5804"/>
    <w:rsid w:val="00DE6374"/>
    <w:rsid w:val="00DE6EAB"/>
    <w:rsid w:val="00DF1871"/>
    <w:rsid w:val="00DF2036"/>
    <w:rsid w:val="00DF237F"/>
    <w:rsid w:val="00DF3239"/>
    <w:rsid w:val="00DF7098"/>
    <w:rsid w:val="00DF7BA9"/>
    <w:rsid w:val="00E0055A"/>
    <w:rsid w:val="00E0122E"/>
    <w:rsid w:val="00E0260F"/>
    <w:rsid w:val="00E03F1A"/>
    <w:rsid w:val="00E04A8E"/>
    <w:rsid w:val="00E05203"/>
    <w:rsid w:val="00E05422"/>
    <w:rsid w:val="00E0568C"/>
    <w:rsid w:val="00E05D82"/>
    <w:rsid w:val="00E06A74"/>
    <w:rsid w:val="00E13B65"/>
    <w:rsid w:val="00E14249"/>
    <w:rsid w:val="00E1441C"/>
    <w:rsid w:val="00E15186"/>
    <w:rsid w:val="00E21A76"/>
    <w:rsid w:val="00E220BA"/>
    <w:rsid w:val="00E233C9"/>
    <w:rsid w:val="00E23FF1"/>
    <w:rsid w:val="00E242CC"/>
    <w:rsid w:val="00E250B8"/>
    <w:rsid w:val="00E27C96"/>
    <w:rsid w:val="00E3236A"/>
    <w:rsid w:val="00E324FF"/>
    <w:rsid w:val="00E33228"/>
    <w:rsid w:val="00E34277"/>
    <w:rsid w:val="00E3481A"/>
    <w:rsid w:val="00E3537C"/>
    <w:rsid w:val="00E366E0"/>
    <w:rsid w:val="00E368A8"/>
    <w:rsid w:val="00E40F73"/>
    <w:rsid w:val="00E41B75"/>
    <w:rsid w:val="00E42377"/>
    <w:rsid w:val="00E447EF"/>
    <w:rsid w:val="00E44A0D"/>
    <w:rsid w:val="00E450C1"/>
    <w:rsid w:val="00E52843"/>
    <w:rsid w:val="00E5569E"/>
    <w:rsid w:val="00E56E5F"/>
    <w:rsid w:val="00E60313"/>
    <w:rsid w:val="00E6116C"/>
    <w:rsid w:val="00E6381E"/>
    <w:rsid w:val="00E63A30"/>
    <w:rsid w:val="00E63BBD"/>
    <w:rsid w:val="00E66D02"/>
    <w:rsid w:val="00E71312"/>
    <w:rsid w:val="00E713FD"/>
    <w:rsid w:val="00E72777"/>
    <w:rsid w:val="00E727AB"/>
    <w:rsid w:val="00E73369"/>
    <w:rsid w:val="00E74692"/>
    <w:rsid w:val="00E752BD"/>
    <w:rsid w:val="00E77831"/>
    <w:rsid w:val="00E806DB"/>
    <w:rsid w:val="00E810E5"/>
    <w:rsid w:val="00E811BC"/>
    <w:rsid w:val="00E814FC"/>
    <w:rsid w:val="00E819D7"/>
    <w:rsid w:val="00E81E54"/>
    <w:rsid w:val="00E81FFB"/>
    <w:rsid w:val="00E82C71"/>
    <w:rsid w:val="00E833DF"/>
    <w:rsid w:val="00E83581"/>
    <w:rsid w:val="00E8366B"/>
    <w:rsid w:val="00E83F3D"/>
    <w:rsid w:val="00E842F1"/>
    <w:rsid w:val="00E84A0A"/>
    <w:rsid w:val="00E859E9"/>
    <w:rsid w:val="00E86105"/>
    <w:rsid w:val="00E868B2"/>
    <w:rsid w:val="00E871A1"/>
    <w:rsid w:val="00E90C76"/>
    <w:rsid w:val="00E92907"/>
    <w:rsid w:val="00E92F5A"/>
    <w:rsid w:val="00E956AD"/>
    <w:rsid w:val="00E95BB3"/>
    <w:rsid w:val="00EA1574"/>
    <w:rsid w:val="00EA3012"/>
    <w:rsid w:val="00EA40D2"/>
    <w:rsid w:val="00EB0F56"/>
    <w:rsid w:val="00EB1D22"/>
    <w:rsid w:val="00EB4037"/>
    <w:rsid w:val="00EB5330"/>
    <w:rsid w:val="00EB7CA1"/>
    <w:rsid w:val="00EC0C74"/>
    <w:rsid w:val="00EC0D86"/>
    <w:rsid w:val="00EC0D8E"/>
    <w:rsid w:val="00EC1365"/>
    <w:rsid w:val="00EC2A86"/>
    <w:rsid w:val="00EC3490"/>
    <w:rsid w:val="00EC5796"/>
    <w:rsid w:val="00EC65AE"/>
    <w:rsid w:val="00EC6980"/>
    <w:rsid w:val="00ED1CDC"/>
    <w:rsid w:val="00ED2262"/>
    <w:rsid w:val="00ED2C64"/>
    <w:rsid w:val="00ED537D"/>
    <w:rsid w:val="00ED5A83"/>
    <w:rsid w:val="00ED5A9B"/>
    <w:rsid w:val="00ED5C4D"/>
    <w:rsid w:val="00EE0EC2"/>
    <w:rsid w:val="00EE1645"/>
    <w:rsid w:val="00EE1A7A"/>
    <w:rsid w:val="00EE2477"/>
    <w:rsid w:val="00EE48F7"/>
    <w:rsid w:val="00EE54F8"/>
    <w:rsid w:val="00EE5675"/>
    <w:rsid w:val="00EE5D7E"/>
    <w:rsid w:val="00EE62D6"/>
    <w:rsid w:val="00EE64B5"/>
    <w:rsid w:val="00EE64DB"/>
    <w:rsid w:val="00EE789A"/>
    <w:rsid w:val="00EF0217"/>
    <w:rsid w:val="00EF1963"/>
    <w:rsid w:val="00EF1D65"/>
    <w:rsid w:val="00EF23B7"/>
    <w:rsid w:val="00EF27AC"/>
    <w:rsid w:val="00EF2841"/>
    <w:rsid w:val="00EF359C"/>
    <w:rsid w:val="00EF3D00"/>
    <w:rsid w:val="00EF4829"/>
    <w:rsid w:val="00F01609"/>
    <w:rsid w:val="00F0254B"/>
    <w:rsid w:val="00F034D9"/>
    <w:rsid w:val="00F03B15"/>
    <w:rsid w:val="00F03E9B"/>
    <w:rsid w:val="00F0529A"/>
    <w:rsid w:val="00F05806"/>
    <w:rsid w:val="00F06491"/>
    <w:rsid w:val="00F06753"/>
    <w:rsid w:val="00F06E2E"/>
    <w:rsid w:val="00F1388E"/>
    <w:rsid w:val="00F13DCC"/>
    <w:rsid w:val="00F1418C"/>
    <w:rsid w:val="00F169E2"/>
    <w:rsid w:val="00F17230"/>
    <w:rsid w:val="00F17B81"/>
    <w:rsid w:val="00F20BC1"/>
    <w:rsid w:val="00F20D50"/>
    <w:rsid w:val="00F2137A"/>
    <w:rsid w:val="00F218A4"/>
    <w:rsid w:val="00F22275"/>
    <w:rsid w:val="00F22978"/>
    <w:rsid w:val="00F23EB4"/>
    <w:rsid w:val="00F24F31"/>
    <w:rsid w:val="00F25BAC"/>
    <w:rsid w:val="00F25EC3"/>
    <w:rsid w:val="00F26109"/>
    <w:rsid w:val="00F27683"/>
    <w:rsid w:val="00F30295"/>
    <w:rsid w:val="00F311B1"/>
    <w:rsid w:val="00F319DE"/>
    <w:rsid w:val="00F31DAA"/>
    <w:rsid w:val="00F3309A"/>
    <w:rsid w:val="00F3355C"/>
    <w:rsid w:val="00F33E16"/>
    <w:rsid w:val="00F345CE"/>
    <w:rsid w:val="00F35034"/>
    <w:rsid w:val="00F35CAA"/>
    <w:rsid w:val="00F412E8"/>
    <w:rsid w:val="00F4135A"/>
    <w:rsid w:val="00F421AE"/>
    <w:rsid w:val="00F4335C"/>
    <w:rsid w:val="00F448E7"/>
    <w:rsid w:val="00F44B1A"/>
    <w:rsid w:val="00F45BD2"/>
    <w:rsid w:val="00F45CAD"/>
    <w:rsid w:val="00F46A07"/>
    <w:rsid w:val="00F47D69"/>
    <w:rsid w:val="00F50E59"/>
    <w:rsid w:val="00F5130F"/>
    <w:rsid w:val="00F514D3"/>
    <w:rsid w:val="00F52CB1"/>
    <w:rsid w:val="00F53229"/>
    <w:rsid w:val="00F533A1"/>
    <w:rsid w:val="00F54261"/>
    <w:rsid w:val="00F54415"/>
    <w:rsid w:val="00F54923"/>
    <w:rsid w:val="00F55658"/>
    <w:rsid w:val="00F55691"/>
    <w:rsid w:val="00F56E82"/>
    <w:rsid w:val="00F56F8A"/>
    <w:rsid w:val="00F600CE"/>
    <w:rsid w:val="00F61E58"/>
    <w:rsid w:val="00F64201"/>
    <w:rsid w:val="00F64EE1"/>
    <w:rsid w:val="00F651B4"/>
    <w:rsid w:val="00F651D6"/>
    <w:rsid w:val="00F653AF"/>
    <w:rsid w:val="00F70E43"/>
    <w:rsid w:val="00F710BA"/>
    <w:rsid w:val="00F716C7"/>
    <w:rsid w:val="00F719B6"/>
    <w:rsid w:val="00F770C0"/>
    <w:rsid w:val="00F808DD"/>
    <w:rsid w:val="00F809BB"/>
    <w:rsid w:val="00F8160E"/>
    <w:rsid w:val="00F8300E"/>
    <w:rsid w:val="00F83672"/>
    <w:rsid w:val="00F83ECB"/>
    <w:rsid w:val="00F86492"/>
    <w:rsid w:val="00F865FD"/>
    <w:rsid w:val="00F90CB4"/>
    <w:rsid w:val="00F92273"/>
    <w:rsid w:val="00F9238B"/>
    <w:rsid w:val="00F9378F"/>
    <w:rsid w:val="00F953F0"/>
    <w:rsid w:val="00F95FF2"/>
    <w:rsid w:val="00F96581"/>
    <w:rsid w:val="00F96C70"/>
    <w:rsid w:val="00FA0370"/>
    <w:rsid w:val="00FA190A"/>
    <w:rsid w:val="00FA1F27"/>
    <w:rsid w:val="00FA38D4"/>
    <w:rsid w:val="00FA4F9D"/>
    <w:rsid w:val="00FA5CD4"/>
    <w:rsid w:val="00FA7914"/>
    <w:rsid w:val="00FA7E56"/>
    <w:rsid w:val="00FB2934"/>
    <w:rsid w:val="00FB3953"/>
    <w:rsid w:val="00FB5F32"/>
    <w:rsid w:val="00FB632B"/>
    <w:rsid w:val="00FC2756"/>
    <w:rsid w:val="00FC3F8D"/>
    <w:rsid w:val="00FD04A3"/>
    <w:rsid w:val="00FD5142"/>
    <w:rsid w:val="00FD565E"/>
    <w:rsid w:val="00FD59D0"/>
    <w:rsid w:val="00FD753C"/>
    <w:rsid w:val="00FD7F72"/>
    <w:rsid w:val="00FE0537"/>
    <w:rsid w:val="00FE09CC"/>
    <w:rsid w:val="00FE0C07"/>
    <w:rsid w:val="00FE0DFA"/>
    <w:rsid w:val="00FE141A"/>
    <w:rsid w:val="00FE21AD"/>
    <w:rsid w:val="00FE3595"/>
    <w:rsid w:val="00FE44D4"/>
    <w:rsid w:val="00FE46F6"/>
    <w:rsid w:val="00FE4EBA"/>
    <w:rsid w:val="00FE5D34"/>
    <w:rsid w:val="00FE612B"/>
    <w:rsid w:val="00FE6EF2"/>
    <w:rsid w:val="00FE7CCE"/>
    <w:rsid w:val="00FF05F3"/>
    <w:rsid w:val="00FF1710"/>
    <w:rsid w:val="00FF28FB"/>
    <w:rsid w:val="00FF538F"/>
    <w:rsid w:val="00FF55B0"/>
    <w:rsid w:val="00FF5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74a5cd,#06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9A4"/>
    <w:pPr>
      <w:widowControl w:val="0"/>
      <w:spacing w:line="260" w:lineRule="exact"/>
    </w:pPr>
    <w:rPr>
      <w:rFonts w:ascii="Arial" w:hAnsi="Arial"/>
      <w:sz w:val="22"/>
      <w:szCs w:val="24"/>
      <w:lang w:val="en-GB" w:eastAsia="en-US"/>
    </w:rPr>
  </w:style>
  <w:style w:type="paragraph" w:styleId="1">
    <w:name w:val="heading 1"/>
    <w:basedOn w:val="a"/>
    <w:next w:val="a"/>
    <w:qFormat/>
    <w:rsid w:val="0086246F"/>
    <w:pPr>
      <w:spacing w:after="200" w:line="240" w:lineRule="auto"/>
      <w:ind w:left="794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C4036"/>
    <w:pPr>
      <w:spacing w:after="480" w:line="240" w:lineRule="auto"/>
      <w:outlineLvl w:val="1"/>
    </w:pPr>
    <w:rPr>
      <w:sz w:val="24"/>
    </w:rPr>
  </w:style>
  <w:style w:type="paragraph" w:styleId="3">
    <w:name w:val="heading 3"/>
    <w:basedOn w:val="a"/>
    <w:next w:val="a"/>
    <w:qFormat/>
    <w:rsid w:val="0086246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F48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2">
    <w:name w:val="Char Char2"/>
    <w:rsid w:val="004C4036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4C4036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4C4036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3">
    <w:name w:val="Table Grid"/>
    <w:basedOn w:val="a1"/>
    <w:uiPriority w:val="39"/>
    <w:rsid w:val="00CB4973"/>
    <w:pPr>
      <w:widowControl w:val="0"/>
      <w:spacing w:line="260" w:lineRule="exac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711816"/>
  </w:style>
  <w:style w:type="paragraph" w:customStyle="1" w:styleId="Indent">
    <w:name w:val="Indent"/>
    <w:basedOn w:val="a"/>
    <w:rsid w:val="004C4036"/>
    <w:pPr>
      <w:ind w:left="1004" w:hanging="720"/>
    </w:pPr>
  </w:style>
  <w:style w:type="paragraph" w:customStyle="1" w:styleId="SectionTitle">
    <w:name w:val="Section Title"/>
    <w:basedOn w:val="a"/>
    <w:next w:val="Indent"/>
    <w:rsid w:val="004C4036"/>
    <w:pPr>
      <w:numPr>
        <w:numId w:val="1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"/>
    <w:rsid w:val="004C4036"/>
    <w:pPr>
      <w:numPr>
        <w:ilvl w:val="1"/>
        <w:numId w:val="1"/>
      </w:numPr>
    </w:pPr>
  </w:style>
  <w:style w:type="paragraph" w:customStyle="1" w:styleId="SectionTitle2">
    <w:name w:val="Section Title 2"/>
    <w:basedOn w:val="a"/>
    <w:rsid w:val="004C4036"/>
    <w:pPr>
      <w:numPr>
        <w:ilvl w:val="2"/>
        <w:numId w:val="1"/>
      </w:numPr>
    </w:pPr>
  </w:style>
  <w:style w:type="paragraph" w:styleId="a5">
    <w:name w:val="Balloon Text"/>
    <w:basedOn w:val="a"/>
    <w:semiHidden/>
    <w:rsid w:val="004C4036"/>
    <w:rPr>
      <w:rFonts w:ascii="Tahoma" w:hAnsi="Tahoma"/>
      <w:sz w:val="16"/>
      <w:szCs w:val="16"/>
    </w:rPr>
  </w:style>
  <w:style w:type="paragraph" w:customStyle="1" w:styleId="FieldData">
    <w:name w:val="Field Data"/>
    <w:basedOn w:val="3"/>
    <w:rsid w:val="004C4036"/>
    <w:pPr>
      <w:spacing w:before="220" w:line="220" w:lineRule="exact"/>
    </w:pPr>
  </w:style>
  <w:style w:type="paragraph" w:customStyle="1" w:styleId="FieldTitle">
    <w:name w:val="Field Title"/>
    <w:basedOn w:val="a"/>
    <w:rsid w:val="004C4036"/>
    <w:pPr>
      <w:spacing w:before="220" w:line="220" w:lineRule="exact"/>
    </w:pPr>
  </w:style>
  <w:style w:type="paragraph" w:styleId="a6">
    <w:name w:val="header"/>
    <w:basedOn w:val="a"/>
    <w:link w:val="a7"/>
    <w:uiPriority w:val="99"/>
    <w:rsid w:val="004C4036"/>
    <w:pPr>
      <w:tabs>
        <w:tab w:val="center" w:pos="4153"/>
        <w:tab w:val="right" w:pos="8306"/>
      </w:tabs>
    </w:pPr>
  </w:style>
  <w:style w:type="paragraph" w:customStyle="1" w:styleId="Spacer">
    <w:name w:val="Spacer"/>
    <w:basedOn w:val="a"/>
    <w:rsid w:val="004C4036"/>
    <w:pPr>
      <w:spacing w:after="210"/>
      <w:ind w:left="794"/>
    </w:pPr>
  </w:style>
  <w:style w:type="paragraph" w:customStyle="1" w:styleId="Confidential">
    <w:name w:val="Confidential"/>
    <w:basedOn w:val="a"/>
    <w:rsid w:val="004C4036"/>
    <w:pPr>
      <w:spacing w:line="240" w:lineRule="auto"/>
    </w:pPr>
    <w:rPr>
      <w:color w:val="808080"/>
      <w:sz w:val="16"/>
      <w:szCs w:val="16"/>
    </w:rPr>
  </w:style>
  <w:style w:type="paragraph" w:styleId="a8">
    <w:name w:val="footer"/>
    <w:basedOn w:val="a"/>
    <w:link w:val="a9"/>
    <w:uiPriority w:val="99"/>
    <w:rsid w:val="004C4036"/>
    <w:pPr>
      <w:tabs>
        <w:tab w:val="center" w:pos="4153"/>
        <w:tab w:val="right" w:pos="8306"/>
      </w:tabs>
    </w:pPr>
  </w:style>
  <w:style w:type="paragraph" w:customStyle="1" w:styleId="Page1Date">
    <w:name w:val="Page 1 Date"/>
    <w:basedOn w:val="Page1Heading"/>
    <w:rsid w:val="004C4036"/>
    <w:rPr>
      <w:b w:val="0"/>
    </w:rPr>
  </w:style>
  <w:style w:type="paragraph" w:customStyle="1" w:styleId="Page1Heading">
    <w:name w:val="Page 1 Heading"/>
    <w:basedOn w:val="a"/>
    <w:rsid w:val="004C4036"/>
    <w:pPr>
      <w:spacing w:line="240" w:lineRule="auto"/>
    </w:pPr>
    <w:rPr>
      <w:b/>
      <w:sz w:val="34"/>
    </w:rPr>
  </w:style>
  <w:style w:type="character" w:styleId="aa">
    <w:name w:val="Hyperlink"/>
    <w:uiPriority w:val="99"/>
    <w:rsid w:val="00711816"/>
    <w:rPr>
      <w:color w:val="0000FF"/>
      <w:u w:val="single"/>
    </w:rPr>
  </w:style>
  <w:style w:type="paragraph" w:customStyle="1" w:styleId="CellBullet">
    <w:name w:val="Cell Bullet"/>
    <w:basedOn w:val="a"/>
    <w:rsid w:val="004C4036"/>
    <w:pPr>
      <w:numPr>
        <w:numId w:val="2"/>
      </w:numPr>
    </w:pPr>
  </w:style>
  <w:style w:type="paragraph" w:styleId="ab">
    <w:name w:val="List Bullet"/>
    <w:basedOn w:val="a"/>
    <w:autoRedefine/>
    <w:rsid w:val="00864D9F"/>
    <w:pPr>
      <w:tabs>
        <w:tab w:val="left" w:pos="0"/>
        <w:tab w:val="left" w:pos="993"/>
        <w:tab w:val="left" w:pos="1134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ru-RU"/>
    </w:rPr>
  </w:style>
  <w:style w:type="paragraph" w:styleId="ac">
    <w:name w:val="Normal (Web)"/>
    <w:aliases w:val="Обычный (веб) Знак1,Обычный (веб) Знак Знак,Обычный (веб) Знак,Обычный (Web),Обычный (Web)1,Знак Знак3,Обычный (веб) Знак Знак Знак Знак,Знак4 Зна,Знак4,Знак4 Знак,Знак Знак Знак Знак Знак,Знак Знак6,Знак Знак,Знак,Знак Знак Знак Знак"/>
    <w:basedOn w:val="a"/>
    <w:uiPriority w:val="99"/>
    <w:qFormat/>
    <w:rsid w:val="000268FB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2C3DEF"/>
    <w:rPr>
      <w:rFonts w:ascii="Arial" w:hAnsi="Arial"/>
      <w:b/>
      <w:sz w:val="32"/>
      <w:szCs w:val="32"/>
      <w:lang w:val="en-GB" w:eastAsia="en-US"/>
    </w:rPr>
  </w:style>
  <w:style w:type="paragraph" w:customStyle="1" w:styleId="Header1blue">
    <w:name w:val="Header 1 blue"/>
    <w:rsid w:val="002C3DEF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2C3DEF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2C3DEF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2C3DEF"/>
    <w:pPr>
      <w:numPr>
        <w:numId w:val="3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-11">
    <w:name w:val="Цветной список - Акцент 11"/>
    <w:basedOn w:val="a"/>
    <w:uiPriority w:val="34"/>
    <w:qFormat/>
    <w:rsid w:val="001C1B72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Default">
    <w:name w:val="Default"/>
    <w:uiPriority w:val="99"/>
    <w:qFormat/>
    <w:rsid w:val="003C0B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5A0D4B"/>
    <w:pPr>
      <w:tabs>
        <w:tab w:val="left" w:pos="1134"/>
      </w:tabs>
      <w:spacing w:line="240" w:lineRule="auto"/>
      <w:ind w:right="-57"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NESNormalChar">
    <w:name w:val="NES Normal Char"/>
    <w:link w:val="NESNormal"/>
    <w:rsid w:val="005A0D4B"/>
    <w:rPr>
      <w:sz w:val="28"/>
      <w:szCs w:val="28"/>
      <w:lang w:eastAsia="en-US"/>
    </w:rPr>
  </w:style>
  <w:style w:type="paragraph" w:customStyle="1" w:styleId="NESBullet1">
    <w:name w:val="NES Bullet 1"/>
    <w:basedOn w:val="a"/>
    <w:next w:val="NESNormal"/>
    <w:rsid w:val="003C0B86"/>
    <w:pPr>
      <w:widowControl/>
      <w:numPr>
        <w:numId w:val="4"/>
      </w:numPr>
      <w:tabs>
        <w:tab w:val="clear" w:pos="1080"/>
      </w:tabs>
      <w:autoSpaceDE w:val="0"/>
      <w:autoSpaceDN w:val="0"/>
      <w:adjustRightInd w:val="0"/>
      <w:spacing w:after="120" w:line="360" w:lineRule="auto"/>
      <w:ind w:left="720"/>
    </w:pPr>
  </w:style>
  <w:style w:type="character" w:customStyle="1" w:styleId="apple-style-span">
    <w:name w:val="apple-style-span"/>
    <w:basedOn w:val="a0"/>
    <w:rsid w:val="003C0B86"/>
  </w:style>
  <w:style w:type="paragraph" w:customStyle="1" w:styleId="NESHeading2">
    <w:name w:val="NES Heading 2"/>
    <w:basedOn w:val="1"/>
    <w:next w:val="NESNormal"/>
    <w:link w:val="NESHeading2CharChar"/>
    <w:autoRedefine/>
    <w:rsid w:val="00B61097"/>
    <w:pPr>
      <w:numPr>
        <w:numId w:val="7"/>
      </w:numPr>
      <w:tabs>
        <w:tab w:val="left" w:pos="426"/>
        <w:tab w:val="left" w:pos="851"/>
      </w:tabs>
      <w:spacing w:after="0" w:line="276" w:lineRule="auto"/>
    </w:pPr>
    <w:rPr>
      <w:sz w:val="24"/>
    </w:rPr>
  </w:style>
  <w:style w:type="paragraph" w:customStyle="1" w:styleId="NESHeading3">
    <w:name w:val="NES Heading 3"/>
    <w:basedOn w:val="1"/>
    <w:next w:val="NESNormal"/>
    <w:link w:val="NESHeading3Char"/>
    <w:autoRedefine/>
    <w:rsid w:val="00CD5F96"/>
    <w:pPr>
      <w:tabs>
        <w:tab w:val="num" w:pos="0"/>
        <w:tab w:val="left" w:pos="720"/>
      </w:tabs>
      <w:spacing w:before="120" w:after="240"/>
      <w:ind w:left="454" w:hanging="454"/>
    </w:pPr>
    <w:rPr>
      <w:sz w:val="24"/>
    </w:rPr>
  </w:style>
  <w:style w:type="character" w:customStyle="1" w:styleId="NESHeading2CharChar">
    <w:name w:val="NES Heading 2 Char Char"/>
    <w:link w:val="NESHeading2"/>
    <w:rsid w:val="00B61097"/>
    <w:rPr>
      <w:rFonts w:ascii="Arial" w:hAnsi="Arial" w:cs="Arial"/>
      <w:b/>
      <w:sz w:val="24"/>
      <w:szCs w:val="24"/>
      <w:lang w:val="en-GB" w:eastAsia="en-US"/>
    </w:rPr>
  </w:style>
  <w:style w:type="character" w:customStyle="1" w:styleId="NESHeading3Char">
    <w:name w:val="NES Heading 3 Char"/>
    <w:link w:val="NESHeading3"/>
    <w:rsid w:val="00CD5F96"/>
    <w:rPr>
      <w:rFonts w:ascii="Arial" w:hAnsi="Arial"/>
      <w:b/>
      <w:sz w:val="24"/>
      <w:szCs w:val="24"/>
      <w:lang w:eastAsia="en-US"/>
    </w:rPr>
  </w:style>
  <w:style w:type="paragraph" w:customStyle="1" w:styleId="NESSec16Subject">
    <w:name w:val="NES Sec16 Subject"/>
    <w:basedOn w:val="a"/>
    <w:autoRedefine/>
    <w:rsid w:val="003D55D9"/>
    <w:pPr>
      <w:framePr w:hSpace="180" w:wrap="around" w:vAnchor="text" w:hAnchor="page" w:x="1385" w:y="-242"/>
      <w:tabs>
        <w:tab w:val="num" w:pos="0"/>
        <w:tab w:val="left" w:pos="720"/>
      </w:tabs>
      <w:spacing w:after="120" w:line="240" w:lineRule="auto"/>
      <w:outlineLvl w:val="1"/>
    </w:pPr>
    <w:rPr>
      <w:rFonts w:ascii="Times New Roman" w:hAnsi="Times New Roman"/>
      <w:b/>
      <w:sz w:val="24"/>
      <w:lang w:val="ru-RU"/>
    </w:rPr>
  </w:style>
  <w:style w:type="paragraph" w:customStyle="1" w:styleId="NESSec16Strand">
    <w:name w:val="NES Sec16 Strand"/>
    <w:basedOn w:val="NESSec16Subject"/>
    <w:autoRedefine/>
    <w:rsid w:val="00D61872"/>
    <w:pPr>
      <w:framePr w:wrap="around"/>
      <w:tabs>
        <w:tab w:val="clear" w:pos="0"/>
        <w:tab w:val="clear" w:pos="720"/>
      </w:tabs>
      <w:spacing w:before="240" w:after="240"/>
    </w:pPr>
  </w:style>
  <w:style w:type="paragraph" w:customStyle="1" w:styleId="NESTableText">
    <w:name w:val="NES Table Text"/>
    <w:basedOn w:val="a"/>
    <w:autoRedefine/>
    <w:uiPriority w:val="99"/>
    <w:qFormat/>
    <w:rsid w:val="00AA2B01"/>
    <w:pPr>
      <w:spacing w:line="240" w:lineRule="auto"/>
      <w:ind w:left="-95"/>
    </w:pPr>
    <w:rPr>
      <w:rFonts w:ascii="Times New Roman" w:hAnsi="Times New Roman"/>
      <w:sz w:val="24"/>
      <w:lang w:val="ru-RU"/>
    </w:rPr>
  </w:style>
  <w:style w:type="paragraph" w:styleId="10">
    <w:name w:val="toc 1"/>
    <w:basedOn w:val="a"/>
    <w:next w:val="a"/>
    <w:autoRedefine/>
    <w:uiPriority w:val="39"/>
    <w:qFormat/>
    <w:rsid w:val="00BE5C45"/>
    <w:pPr>
      <w:tabs>
        <w:tab w:val="left" w:pos="480"/>
        <w:tab w:val="right" w:leader="dot" w:pos="9117"/>
      </w:tabs>
      <w:spacing w:line="240" w:lineRule="auto"/>
      <w:ind w:firstLine="567"/>
      <w:jc w:val="both"/>
    </w:pPr>
    <w:rPr>
      <w:rFonts w:ascii="Times New Roman" w:hAnsi="Times New Roman"/>
      <w:b/>
      <w:noProof/>
      <w:sz w:val="28"/>
      <w:szCs w:val="28"/>
      <w:lang w:val="ru-RU"/>
    </w:rPr>
  </w:style>
  <w:style w:type="paragraph" w:styleId="20">
    <w:name w:val="toc 2"/>
    <w:basedOn w:val="a"/>
    <w:next w:val="a"/>
    <w:autoRedefine/>
    <w:uiPriority w:val="39"/>
    <w:qFormat/>
    <w:rsid w:val="002E1522"/>
    <w:pPr>
      <w:tabs>
        <w:tab w:val="left" w:pos="1134"/>
      </w:tabs>
      <w:jc w:val="center"/>
      <w:outlineLvl w:val="0"/>
    </w:pPr>
    <w:rPr>
      <w:rFonts w:ascii="Times New Roman" w:hAnsi="Times New Roman"/>
      <w:b/>
      <w:sz w:val="28"/>
      <w:szCs w:val="28"/>
      <w:lang w:val="ru-RU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1D6716"/>
    <w:pPr>
      <w:spacing w:before="120"/>
    </w:pPr>
    <w:rPr>
      <w:b w:val="0"/>
      <w:sz w:val="28"/>
      <w:szCs w:val="28"/>
    </w:rPr>
  </w:style>
  <w:style w:type="paragraph" w:styleId="HTML">
    <w:name w:val="HTML Preformatted"/>
    <w:basedOn w:val="a"/>
    <w:link w:val="HTML0"/>
    <w:rsid w:val="009E30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eastAsia="en-GB"/>
    </w:rPr>
  </w:style>
  <w:style w:type="paragraph" w:styleId="ad">
    <w:name w:val="annotation text"/>
    <w:basedOn w:val="a"/>
    <w:link w:val="ae"/>
    <w:uiPriority w:val="99"/>
    <w:rsid w:val="0091178A"/>
    <w:rPr>
      <w:sz w:val="20"/>
      <w:szCs w:val="20"/>
    </w:rPr>
  </w:style>
  <w:style w:type="character" w:customStyle="1" w:styleId="HTML0">
    <w:name w:val="Стандартный HTML Знак"/>
    <w:link w:val="HTML"/>
    <w:rsid w:val="00A22379"/>
    <w:rPr>
      <w:rFonts w:ascii="Courier New" w:hAnsi="Courier New" w:cs="Courier New"/>
      <w:lang w:eastAsia="en-GB"/>
    </w:rPr>
  </w:style>
  <w:style w:type="paragraph" w:customStyle="1" w:styleId="-110">
    <w:name w:val="Цветная заливка - Акцент 11"/>
    <w:hidden/>
    <w:uiPriority w:val="99"/>
    <w:semiHidden/>
    <w:rsid w:val="00C17998"/>
    <w:rPr>
      <w:rFonts w:ascii="Arial" w:hAnsi="Arial"/>
      <w:sz w:val="22"/>
      <w:szCs w:val="24"/>
      <w:lang w:val="en-GB" w:eastAsia="en-US"/>
    </w:rPr>
  </w:style>
  <w:style w:type="character" w:customStyle="1" w:styleId="rrs">
    <w:name w:val="r_rs"/>
    <w:rsid w:val="00FC137D"/>
    <w:rPr>
      <w:rFonts w:cs="Times New Roman"/>
    </w:rPr>
  </w:style>
  <w:style w:type="paragraph" w:customStyle="1" w:styleId="StyleBlackJustifiedLeft063cmAfter12ptLinespacing">
    <w:name w:val="Style Black Justified Left:  0.63 cm After:  12 pt Line spacing..."/>
    <w:basedOn w:val="a"/>
    <w:rsid w:val="00182E4C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">
    <w:name w:val="Style NES Bullet 1"/>
    <w:basedOn w:val="NESBullet1"/>
    <w:rsid w:val="00362B42"/>
    <w:pPr>
      <w:ind w:left="714" w:hanging="357"/>
    </w:pPr>
    <w:rPr>
      <w:iCs/>
    </w:rPr>
  </w:style>
  <w:style w:type="character" w:customStyle="1" w:styleId="hps">
    <w:name w:val="hps"/>
    <w:rsid w:val="008B1AF8"/>
    <w:rPr>
      <w:rFonts w:cs="Times New Roman"/>
    </w:rPr>
  </w:style>
  <w:style w:type="character" w:customStyle="1" w:styleId="HTMLPreformattedChar">
    <w:name w:val="HTML Preformatted Char"/>
    <w:locked/>
    <w:rsid w:val="00362B42"/>
    <w:rPr>
      <w:rFonts w:ascii="Courier New" w:hAnsi="Courier New" w:cs="Courier New"/>
      <w:lang w:val="en-GB" w:eastAsia="en-GB"/>
    </w:rPr>
  </w:style>
  <w:style w:type="paragraph" w:customStyle="1" w:styleId="StyleStyleNESBullet110ptBefore3ptAfter3ptBefor">
    <w:name w:val="Style Style NES Bullet 1 + 10 pt Before:  3 pt After:  3 pt + Befor..."/>
    <w:basedOn w:val="a"/>
    <w:rsid w:val="002B62C1"/>
    <w:pPr>
      <w:widowControl/>
      <w:numPr>
        <w:numId w:val="6"/>
      </w:numPr>
      <w:tabs>
        <w:tab w:val="clear" w:pos="360"/>
        <w:tab w:val="num" w:pos="1080"/>
      </w:tabs>
      <w:spacing w:line="240" w:lineRule="auto"/>
      <w:ind w:left="1080"/>
    </w:pPr>
    <w:rPr>
      <w:rFonts w:ascii="Times New Roman" w:hAnsi="Times New Roman"/>
      <w:sz w:val="24"/>
      <w:lang w:eastAsia="en-GB"/>
    </w:rPr>
  </w:style>
  <w:style w:type="paragraph" w:customStyle="1" w:styleId="1Maintext">
    <w:name w:val="1 Main text"/>
    <w:basedOn w:val="a"/>
    <w:link w:val="1MaintextChar"/>
    <w:rsid w:val="002F085C"/>
    <w:pPr>
      <w:spacing w:after="240" w:line="360" w:lineRule="auto"/>
    </w:pPr>
    <w:rPr>
      <w:color w:val="000000"/>
      <w:szCs w:val="20"/>
    </w:rPr>
  </w:style>
  <w:style w:type="character" w:customStyle="1" w:styleId="shorttext">
    <w:name w:val="short_text"/>
    <w:rsid w:val="002F085C"/>
    <w:rPr>
      <w:rFonts w:cs="Times New Roman"/>
    </w:rPr>
  </w:style>
  <w:style w:type="character" w:customStyle="1" w:styleId="1MaintextChar">
    <w:name w:val="1 Main text Char"/>
    <w:link w:val="1Maintext"/>
    <w:rsid w:val="002F085C"/>
    <w:rPr>
      <w:rFonts w:ascii="Arial" w:hAnsi="Arial"/>
      <w:color w:val="000000"/>
      <w:sz w:val="22"/>
      <w:lang w:val="en-GB" w:eastAsia="en-US" w:bidi="ar-SA"/>
    </w:rPr>
  </w:style>
  <w:style w:type="paragraph" w:customStyle="1" w:styleId="Style1MaintextAfter6pt">
    <w:name w:val="Style 1 Main text + After:  6 pt"/>
    <w:basedOn w:val="1Maintext"/>
    <w:rsid w:val="002F085C"/>
    <w:pPr>
      <w:spacing w:after="120"/>
    </w:pPr>
  </w:style>
  <w:style w:type="paragraph" w:customStyle="1" w:styleId="SoWBody">
    <w:name w:val="SoWBody"/>
    <w:rsid w:val="00503C0B"/>
    <w:pPr>
      <w:widowControl w:val="0"/>
      <w:spacing w:after="60" w:line="240" w:lineRule="exact"/>
    </w:pPr>
    <w:rPr>
      <w:rFonts w:ascii="Arial" w:hAnsi="Arial"/>
      <w:kern w:val="16"/>
      <w:sz w:val="16"/>
      <w:lang w:val="en-GB" w:eastAsia="en-US"/>
    </w:rPr>
  </w:style>
  <w:style w:type="character" w:customStyle="1" w:styleId="apple-converted-space">
    <w:name w:val="apple-converted-space"/>
    <w:basedOn w:val="a0"/>
    <w:rsid w:val="00503C0B"/>
  </w:style>
  <w:style w:type="character" w:styleId="af">
    <w:name w:val="annotation reference"/>
    <w:uiPriority w:val="99"/>
    <w:rsid w:val="00503C0B"/>
    <w:rPr>
      <w:sz w:val="18"/>
      <w:szCs w:val="18"/>
    </w:rPr>
  </w:style>
  <w:style w:type="paragraph" w:styleId="af0">
    <w:name w:val="annotation subject"/>
    <w:basedOn w:val="ad"/>
    <w:next w:val="ad"/>
    <w:link w:val="af1"/>
    <w:rsid w:val="00503C0B"/>
    <w:rPr>
      <w:b/>
      <w:bCs/>
    </w:rPr>
  </w:style>
  <w:style w:type="character" w:customStyle="1" w:styleId="ae">
    <w:name w:val="Текст примечания Знак"/>
    <w:link w:val="ad"/>
    <w:uiPriority w:val="99"/>
    <w:rsid w:val="00503C0B"/>
    <w:rPr>
      <w:rFonts w:ascii="Arial" w:hAnsi="Arial"/>
    </w:rPr>
  </w:style>
  <w:style w:type="character" w:customStyle="1" w:styleId="af1">
    <w:name w:val="Тема примечания Знак"/>
    <w:link w:val="af0"/>
    <w:rsid w:val="00503C0B"/>
    <w:rPr>
      <w:rFonts w:ascii="Arial" w:hAnsi="Arial"/>
      <w:b/>
      <w:bCs/>
    </w:rPr>
  </w:style>
  <w:style w:type="paragraph" w:customStyle="1" w:styleId="-111">
    <w:name w:val="Цветной список - Акцент 111"/>
    <w:basedOn w:val="a"/>
    <w:uiPriority w:val="34"/>
    <w:qFormat/>
    <w:rsid w:val="00415279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-1110">
    <w:name w:val="Цветная заливка - Акцент 111"/>
    <w:hidden/>
    <w:uiPriority w:val="99"/>
    <w:semiHidden/>
    <w:rsid w:val="00415279"/>
    <w:rPr>
      <w:rFonts w:ascii="Arial" w:hAnsi="Arial"/>
      <w:sz w:val="22"/>
      <w:szCs w:val="24"/>
      <w:lang w:val="en-GB" w:eastAsia="en-US"/>
    </w:rPr>
  </w:style>
  <w:style w:type="paragraph" w:customStyle="1" w:styleId="11">
    <w:name w:val="Стиль1"/>
    <w:basedOn w:val="NESNormal"/>
    <w:link w:val="12"/>
    <w:qFormat/>
    <w:rsid w:val="00891411"/>
    <w:pPr>
      <w:ind w:right="0" w:firstLine="720"/>
    </w:pPr>
    <w:rPr>
      <w:iCs/>
      <w:color w:val="000000"/>
      <w:sz w:val="22"/>
      <w:szCs w:val="22"/>
    </w:rPr>
  </w:style>
  <w:style w:type="character" w:customStyle="1" w:styleId="12">
    <w:name w:val="Стиль1 Знак"/>
    <w:link w:val="11"/>
    <w:rsid w:val="00891411"/>
    <w:rPr>
      <w:iCs/>
      <w:color w:val="000000"/>
      <w:sz w:val="22"/>
      <w:szCs w:val="22"/>
      <w:lang w:eastAsia="en-US"/>
    </w:rPr>
  </w:style>
  <w:style w:type="paragraph" w:customStyle="1" w:styleId="13">
    <w:name w:val="Абзац списка1"/>
    <w:basedOn w:val="a"/>
    <w:qFormat/>
    <w:rsid w:val="009D051C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styleId="af2">
    <w:name w:val="List Paragraph"/>
    <w:basedOn w:val="a"/>
    <w:link w:val="af3"/>
    <w:uiPriority w:val="34"/>
    <w:qFormat/>
    <w:rsid w:val="00852AAD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styleId="af4">
    <w:name w:val="TOC Heading"/>
    <w:basedOn w:val="1"/>
    <w:next w:val="a"/>
    <w:uiPriority w:val="39"/>
    <w:semiHidden/>
    <w:unhideWhenUsed/>
    <w:qFormat/>
    <w:rsid w:val="00135B7F"/>
    <w:pPr>
      <w:keepNext/>
      <w:spacing w:before="240" w:after="60" w:line="260" w:lineRule="exact"/>
      <w:ind w:left="0"/>
      <w:outlineLvl w:val="9"/>
    </w:pPr>
    <w:rPr>
      <w:rFonts w:ascii="Cambria" w:hAnsi="Cambria"/>
      <w:bCs/>
      <w:kern w:val="32"/>
      <w:sz w:val="32"/>
      <w:szCs w:val="32"/>
    </w:rPr>
  </w:style>
  <w:style w:type="character" w:styleId="af5">
    <w:name w:val="FollowedHyperlink"/>
    <w:uiPriority w:val="99"/>
    <w:semiHidden/>
    <w:unhideWhenUsed/>
    <w:rsid w:val="009814F8"/>
    <w:rPr>
      <w:color w:val="800080"/>
      <w:u w:val="single"/>
    </w:rPr>
  </w:style>
  <w:style w:type="character" w:customStyle="1" w:styleId="a9">
    <w:name w:val="Нижний колонтитул Знак"/>
    <w:link w:val="a8"/>
    <w:uiPriority w:val="99"/>
    <w:rsid w:val="00F8300E"/>
    <w:rPr>
      <w:rFonts w:ascii="Arial" w:hAnsi="Arial"/>
      <w:sz w:val="22"/>
      <w:szCs w:val="24"/>
      <w:lang w:val="en-GB" w:eastAsia="en-US"/>
    </w:rPr>
  </w:style>
  <w:style w:type="paragraph" w:styleId="af6">
    <w:name w:val="Revision"/>
    <w:hidden/>
    <w:uiPriority w:val="99"/>
    <w:semiHidden/>
    <w:rsid w:val="00F56E82"/>
    <w:rPr>
      <w:rFonts w:ascii="Arial" w:hAnsi="Arial"/>
      <w:sz w:val="22"/>
      <w:szCs w:val="24"/>
      <w:lang w:val="en-GB" w:eastAsia="en-US"/>
    </w:rPr>
  </w:style>
  <w:style w:type="character" w:customStyle="1" w:styleId="a7">
    <w:name w:val="Верхний колонтитул Знак"/>
    <w:link w:val="a6"/>
    <w:uiPriority w:val="99"/>
    <w:rsid w:val="000033EC"/>
    <w:rPr>
      <w:rFonts w:ascii="Arial" w:hAnsi="Arial"/>
      <w:sz w:val="22"/>
      <w:szCs w:val="24"/>
      <w:lang w:val="en-GB" w:eastAsia="en-US"/>
    </w:rPr>
  </w:style>
  <w:style w:type="character" w:customStyle="1" w:styleId="40">
    <w:name w:val="Заголовок 4 Знак"/>
    <w:link w:val="4"/>
    <w:uiPriority w:val="9"/>
    <w:rsid w:val="00EF4829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30">
    <w:name w:val="toc 3"/>
    <w:basedOn w:val="a"/>
    <w:next w:val="a"/>
    <w:autoRedefine/>
    <w:uiPriority w:val="39"/>
    <w:unhideWhenUsed/>
    <w:qFormat/>
    <w:rsid w:val="00024725"/>
    <w:pPr>
      <w:tabs>
        <w:tab w:val="right" w:leader="dot" w:pos="9628"/>
      </w:tabs>
      <w:spacing w:line="240" w:lineRule="auto"/>
    </w:pPr>
  </w:style>
  <w:style w:type="paragraph" w:customStyle="1" w:styleId="Tabletext">
    <w:name w:val="Table text"/>
    <w:basedOn w:val="a"/>
    <w:uiPriority w:val="99"/>
    <w:rsid w:val="00B56A2E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NISHead1">
    <w:name w:val="NISHead1"/>
    <w:basedOn w:val="a"/>
    <w:uiPriority w:val="99"/>
    <w:rsid w:val="00B56A2E"/>
    <w:pPr>
      <w:suppressAutoHyphens/>
      <w:ind w:right="119"/>
    </w:pPr>
    <w:rPr>
      <w:rFonts w:cs="Arial"/>
      <w:b/>
      <w:bCs/>
      <w:color w:val="0065BD"/>
      <w:sz w:val="28"/>
      <w:szCs w:val="28"/>
      <w:lang w:eastAsia="ar-SA"/>
    </w:rPr>
  </w:style>
  <w:style w:type="paragraph" w:styleId="af7">
    <w:name w:val="No Spacing"/>
    <w:uiPriority w:val="1"/>
    <w:qFormat/>
    <w:rsid w:val="00B56A2E"/>
    <w:rPr>
      <w:rFonts w:ascii="Calibri" w:hAnsi="Calibri"/>
      <w:sz w:val="22"/>
      <w:szCs w:val="22"/>
    </w:rPr>
  </w:style>
  <w:style w:type="character" w:customStyle="1" w:styleId="af3">
    <w:name w:val="Абзац списка Знак"/>
    <w:link w:val="af2"/>
    <w:uiPriority w:val="34"/>
    <w:locked/>
    <w:rsid w:val="004664F3"/>
    <w:rPr>
      <w:rFonts w:ascii="Calibri" w:hAnsi="Calibri"/>
      <w:sz w:val="22"/>
      <w:szCs w:val="22"/>
    </w:rPr>
  </w:style>
  <w:style w:type="paragraph" w:styleId="af8">
    <w:name w:val="Body Text"/>
    <w:basedOn w:val="a"/>
    <w:link w:val="af9"/>
    <w:uiPriority w:val="1"/>
    <w:qFormat/>
    <w:rsid w:val="00884D5E"/>
    <w:pPr>
      <w:spacing w:line="240" w:lineRule="auto"/>
      <w:ind w:left="383" w:hanging="284"/>
    </w:pPr>
    <w:rPr>
      <w:rFonts w:ascii="Times New Roman" w:hAnsi="Times New Roman"/>
      <w:sz w:val="24"/>
      <w:lang w:val="en-US"/>
    </w:rPr>
  </w:style>
  <w:style w:type="character" w:customStyle="1" w:styleId="af9">
    <w:name w:val="Основной текст Знак"/>
    <w:link w:val="af8"/>
    <w:uiPriority w:val="1"/>
    <w:rsid w:val="00884D5E"/>
    <w:rPr>
      <w:sz w:val="24"/>
      <w:szCs w:val="24"/>
      <w:lang w:val="en-US" w:eastAsia="en-US"/>
    </w:rPr>
  </w:style>
  <w:style w:type="paragraph" w:styleId="afa">
    <w:name w:val="Subtitle"/>
    <w:basedOn w:val="a"/>
    <w:next w:val="a"/>
    <w:link w:val="afb"/>
    <w:uiPriority w:val="11"/>
    <w:qFormat/>
    <w:rsid w:val="00771BDF"/>
    <w:pPr>
      <w:numPr>
        <w:ilvl w:val="1"/>
      </w:numPr>
    </w:pPr>
    <w:rPr>
      <w:rFonts w:ascii="Cambria" w:hAnsi="Cambria"/>
      <w:i/>
      <w:iCs/>
      <w:color w:val="4F81BD"/>
      <w:spacing w:val="15"/>
      <w:sz w:val="24"/>
    </w:rPr>
  </w:style>
  <w:style w:type="character" w:customStyle="1" w:styleId="afb">
    <w:name w:val="Подзаголовок Знак"/>
    <w:link w:val="afa"/>
    <w:uiPriority w:val="11"/>
    <w:rsid w:val="00771BD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afc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0"/>
    <w:next w:val="a"/>
    <w:link w:val="afd"/>
    <w:qFormat/>
    <w:rsid w:val="00957D3C"/>
    <w:pPr>
      <w:spacing w:line="360" w:lineRule="auto"/>
      <w:ind w:left="567"/>
      <w:jc w:val="left"/>
    </w:pPr>
    <w:rPr>
      <w:bCs/>
      <w:kern w:val="28"/>
      <w:szCs w:val="32"/>
      <w:lang w:val="en-GB"/>
    </w:rPr>
  </w:style>
  <w:style w:type="character" w:customStyle="1" w:styleId="afd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c"/>
    <w:rsid w:val="00957D3C"/>
    <w:rPr>
      <w:b/>
      <w:bCs/>
      <w:kern w:val="28"/>
      <w:sz w:val="28"/>
      <w:szCs w:val="32"/>
      <w:lang w:val="en-GB" w:eastAsia="en-US"/>
    </w:rPr>
  </w:style>
  <w:style w:type="paragraph" w:customStyle="1" w:styleId="c11">
    <w:name w:val="c11"/>
    <w:basedOn w:val="a"/>
    <w:rsid w:val="00883F7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c4">
    <w:name w:val="c4"/>
    <w:basedOn w:val="a0"/>
    <w:rsid w:val="00883F75"/>
  </w:style>
  <w:style w:type="paragraph" w:customStyle="1" w:styleId="c6">
    <w:name w:val="c6"/>
    <w:basedOn w:val="a"/>
    <w:rsid w:val="00883F7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c50">
    <w:name w:val="c50"/>
    <w:basedOn w:val="a0"/>
    <w:rsid w:val="00883F75"/>
  </w:style>
  <w:style w:type="character" w:customStyle="1" w:styleId="c0">
    <w:name w:val="c0"/>
    <w:basedOn w:val="a0"/>
    <w:rsid w:val="00883F75"/>
  </w:style>
  <w:style w:type="character" w:customStyle="1" w:styleId="nesnormalChar0">
    <w:name w:val="nes normal Char"/>
    <w:link w:val="nesnormal0"/>
    <w:locked/>
    <w:rsid w:val="004D64A0"/>
    <w:rPr>
      <w:rFonts w:ascii="Arial" w:hAnsi="Arial"/>
      <w:szCs w:val="24"/>
    </w:rPr>
  </w:style>
  <w:style w:type="paragraph" w:customStyle="1" w:styleId="nesnormal0">
    <w:name w:val="nes normal"/>
    <w:basedOn w:val="a"/>
    <w:link w:val="nesnormalChar0"/>
    <w:rsid w:val="004D64A0"/>
    <w:pPr>
      <w:widowControl/>
      <w:spacing w:after="240" w:line="360" w:lineRule="auto"/>
    </w:pPr>
    <w:rPr>
      <w:sz w:val="20"/>
      <w:lang w:val="ru-RU" w:eastAsia="ru-RU"/>
    </w:rPr>
  </w:style>
  <w:style w:type="character" w:styleId="afe">
    <w:name w:val="Strong"/>
    <w:basedOn w:val="a0"/>
    <w:uiPriority w:val="22"/>
    <w:qFormat/>
    <w:rsid w:val="0080456C"/>
    <w:rPr>
      <w:b/>
      <w:bCs/>
    </w:rPr>
  </w:style>
  <w:style w:type="character" w:customStyle="1" w:styleId="22">
    <w:name w:val="Заголовок №2 (2)_"/>
    <w:basedOn w:val="a0"/>
    <w:link w:val="220"/>
    <w:rsid w:val="00B739A3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210pt">
    <w:name w:val="Заголовок №2 (2) + 10 pt;Не полужирный"/>
    <w:basedOn w:val="22"/>
    <w:rsid w:val="00B739A3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20">
    <w:name w:val="Заголовок №2 (2)"/>
    <w:basedOn w:val="a"/>
    <w:link w:val="22"/>
    <w:rsid w:val="00B739A3"/>
    <w:pPr>
      <w:shd w:val="clear" w:color="auto" w:fill="FFFFFF"/>
      <w:spacing w:before="420" w:after="120" w:line="250" w:lineRule="exact"/>
      <w:jc w:val="center"/>
      <w:outlineLvl w:val="1"/>
    </w:pPr>
    <w:rPr>
      <w:rFonts w:ascii="Arial Narrow" w:eastAsia="Arial Narrow" w:hAnsi="Arial Narrow" w:cs="Arial Narrow"/>
      <w:b/>
      <w:bCs/>
      <w:sz w:val="19"/>
      <w:szCs w:val="19"/>
      <w:lang w:val="ru-RU" w:eastAsia="ru-RU"/>
    </w:rPr>
  </w:style>
  <w:style w:type="character" w:customStyle="1" w:styleId="aff">
    <w:name w:val="Основной текст_"/>
    <w:basedOn w:val="a0"/>
    <w:link w:val="14"/>
    <w:rsid w:val="00B739A3"/>
    <w:rPr>
      <w:shd w:val="clear" w:color="auto" w:fill="FFFFFF"/>
    </w:rPr>
  </w:style>
  <w:style w:type="character" w:customStyle="1" w:styleId="BookmanOldStyle95pt">
    <w:name w:val="Основной текст + Bookman Old Style;9;5 pt"/>
    <w:basedOn w:val="aff"/>
    <w:rsid w:val="00B739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14">
    <w:name w:val="Основной текст1"/>
    <w:basedOn w:val="a"/>
    <w:link w:val="aff"/>
    <w:rsid w:val="00B739A3"/>
    <w:pPr>
      <w:shd w:val="clear" w:color="auto" w:fill="FFFFFF"/>
      <w:spacing w:before="120" w:line="245" w:lineRule="exact"/>
      <w:ind w:firstLine="360"/>
      <w:jc w:val="both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2ArialNarrow95pt">
    <w:name w:val="Основной текст (2) + Arial Narrow;9;5 pt;Полужирный"/>
    <w:basedOn w:val="a0"/>
    <w:rsid w:val="00290FD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BookmanOldStyle">
    <w:name w:val="Заголовок №2 (2) + Bookman Old Style;Не полужирный"/>
    <w:basedOn w:val="22"/>
    <w:rsid w:val="00D7324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aff0">
    <w:name w:val="Без отступов"/>
    <w:basedOn w:val="a"/>
    <w:qFormat/>
    <w:rsid w:val="00963EA5"/>
    <w:pPr>
      <w:widowControl/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19718F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9718F"/>
    <w:pPr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val="ru-RU" w:eastAsia="ru-RU"/>
    </w:rPr>
  </w:style>
  <w:style w:type="character" w:customStyle="1" w:styleId="BookmanOldStyle">
    <w:name w:val="Основной текст + Bookman Old Style"/>
    <w:aliases w:val="9,5 pt"/>
    <w:basedOn w:val="a0"/>
    <w:rsid w:val="0077793B"/>
    <w:rPr>
      <w:rFonts w:ascii="Arial Narrow" w:eastAsia="Arial Narrow" w:hAnsi="Arial Narrow" w:cs="Arial Narrow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BookmanOldStyle0">
    <w:name w:val="Заголовок №2 (2) + Bookman Old Style"/>
    <w:aliases w:val="Не полужирный"/>
    <w:basedOn w:val="a0"/>
    <w:rsid w:val="00F46A07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customStyle="1" w:styleId="15">
    <w:name w:val="Без интервала1"/>
    <w:rsid w:val="003F2AE4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9A4"/>
    <w:pPr>
      <w:widowControl w:val="0"/>
      <w:spacing w:line="260" w:lineRule="exact"/>
    </w:pPr>
    <w:rPr>
      <w:rFonts w:ascii="Arial" w:hAnsi="Arial"/>
      <w:sz w:val="22"/>
      <w:szCs w:val="24"/>
      <w:lang w:val="en-GB" w:eastAsia="en-US"/>
    </w:rPr>
  </w:style>
  <w:style w:type="paragraph" w:styleId="1">
    <w:name w:val="heading 1"/>
    <w:basedOn w:val="a"/>
    <w:next w:val="a"/>
    <w:qFormat/>
    <w:rsid w:val="0086246F"/>
    <w:pPr>
      <w:spacing w:after="200" w:line="240" w:lineRule="auto"/>
      <w:ind w:left="794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C4036"/>
    <w:pPr>
      <w:spacing w:after="480" w:line="240" w:lineRule="auto"/>
      <w:outlineLvl w:val="1"/>
    </w:pPr>
    <w:rPr>
      <w:sz w:val="24"/>
    </w:rPr>
  </w:style>
  <w:style w:type="paragraph" w:styleId="3">
    <w:name w:val="heading 3"/>
    <w:basedOn w:val="a"/>
    <w:next w:val="a"/>
    <w:qFormat/>
    <w:rsid w:val="0086246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F48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2">
    <w:name w:val="Char Char2"/>
    <w:rsid w:val="004C4036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4C4036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4C4036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3">
    <w:name w:val="Table Grid"/>
    <w:basedOn w:val="a1"/>
    <w:uiPriority w:val="39"/>
    <w:rsid w:val="00CB4973"/>
    <w:pPr>
      <w:widowControl w:val="0"/>
      <w:spacing w:line="260" w:lineRule="exac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711816"/>
  </w:style>
  <w:style w:type="paragraph" w:customStyle="1" w:styleId="Indent">
    <w:name w:val="Indent"/>
    <w:basedOn w:val="a"/>
    <w:rsid w:val="004C4036"/>
    <w:pPr>
      <w:ind w:left="1004" w:hanging="720"/>
    </w:pPr>
  </w:style>
  <w:style w:type="paragraph" w:customStyle="1" w:styleId="SectionTitle">
    <w:name w:val="Section Title"/>
    <w:basedOn w:val="a"/>
    <w:next w:val="Indent"/>
    <w:rsid w:val="004C4036"/>
    <w:pPr>
      <w:numPr>
        <w:numId w:val="1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"/>
    <w:rsid w:val="004C4036"/>
    <w:pPr>
      <w:numPr>
        <w:ilvl w:val="1"/>
        <w:numId w:val="1"/>
      </w:numPr>
    </w:pPr>
  </w:style>
  <w:style w:type="paragraph" w:customStyle="1" w:styleId="SectionTitle2">
    <w:name w:val="Section Title 2"/>
    <w:basedOn w:val="a"/>
    <w:rsid w:val="004C4036"/>
    <w:pPr>
      <w:numPr>
        <w:ilvl w:val="2"/>
        <w:numId w:val="1"/>
      </w:numPr>
    </w:pPr>
  </w:style>
  <w:style w:type="paragraph" w:styleId="a5">
    <w:name w:val="Balloon Text"/>
    <w:basedOn w:val="a"/>
    <w:semiHidden/>
    <w:rsid w:val="004C4036"/>
    <w:rPr>
      <w:rFonts w:ascii="Tahoma" w:hAnsi="Tahoma"/>
      <w:sz w:val="16"/>
      <w:szCs w:val="16"/>
    </w:rPr>
  </w:style>
  <w:style w:type="paragraph" w:customStyle="1" w:styleId="FieldData">
    <w:name w:val="Field Data"/>
    <w:basedOn w:val="3"/>
    <w:rsid w:val="004C4036"/>
    <w:pPr>
      <w:spacing w:before="220" w:line="220" w:lineRule="exact"/>
    </w:pPr>
  </w:style>
  <w:style w:type="paragraph" w:customStyle="1" w:styleId="FieldTitle">
    <w:name w:val="Field Title"/>
    <w:basedOn w:val="a"/>
    <w:rsid w:val="004C4036"/>
    <w:pPr>
      <w:spacing w:before="220" w:line="220" w:lineRule="exact"/>
    </w:pPr>
  </w:style>
  <w:style w:type="paragraph" w:styleId="a6">
    <w:name w:val="header"/>
    <w:basedOn w:val="a"/>
    <w:link w:val="a7"/>
    <w:uiPriority w:val="99"/>
    <w:rsid w:val="004C4036"/>
    <w:pPr>
      <w:tabs>
        <w:tab w:val="center" w:pos="4153"/>
        <w:tab w:val="right" w:pos="8306"/>
      </w:tabs>
    </w:pPr>
  </w:style>
  <w:style w:type="paragraph" w:customStyle="1" w:styleId="Spacer">
    <w:name w:val="Spacer"/>
    <w:basedOn w:val="a"/>
    <w:rsid w:val="004C4036"/>
    <w:pPr>
      <w:spacing w:after="210"/>
      <w:ind w:left="794"/>
    </w:pPr>
  </w:style>
  <w:style w:type="paragraph" w:customStyle="1" w:styleId="Confidential">
    <w:name w:val="Confidential"/>
    <w:basedOn w:val="a"/>
    <w:rsid w:val="004C4036"/>
    <w:pPr>
      <w:spacing w:line="240" w:lineRule="auto"/>
    </w:pPr>
    <w:rPr>
      <w:color w:val="808080"/>
      <w:sz w:val="16"/>
      <w:szCs w:val="16"/>
    </w:rPr>
  </w:style>
  <w:style w:type="paragraph" w:styleId="a8">
    <w:name w:val="footer"/>
    <w:basedOn w:val="a"/>
    <w:link w:val="a9"/>
    <w:uiPriority w:val="99"/>
    <w:rsid w:val="004C4036"/>
    <w:pPr>
      <w:tabs>
        <w:tab w:val="center" w:pos="4153"/>
        <w:tab w:val="right" w:pos="8306"/>
      </w:tabs>
    </w:pPr>
  </w:style>
  <w:style w:type="paragraph" w:customStyle="1" w:styleId="Page1Date">
    <w:name w:val="Page 1 Date"/>
    <w:basedOn w:val="Page1Heading"/>
    <w:rsid w:val="004C4036"/>
    <w:rPr>
      <w:b w:val="0"/>
    </w:rPr>
  </w:style>
  <w:style w:type="paragraph" w:customStyle="1" w:styleId="Page1Heading">
    <w:name w:val="Page 1 Heading"/>
    <w:basedOn w:val="a"/>
    <w:rsid w:val="004C4036"/>
    <w:pPr>
      <w:spacing w:line="240" w:lineRule="auto"/>
    </w:pPr>
    <w:rPr>
      <w:b/>
      <w:sz w:val="34"/>
    </w:rPr>
  </w:style>
  <w:style w:type="character" w:styleId="aa">
    <w:name w:val="Hyperlink"/>
    <w:uiPriority w:val="99"/>
    <w:rsid w:val="00711816"/>
    <w:rPr>
      <w:color w:val="0000FF"/>
      <w:u w:val="single"/>
    </w:rPr>
  </w:style>
  <w:style w:type="paragraph" w:customStyle="1" w:styleId="CellBullet">
    <w:name w:val="Cell Bullet"/>
    <w:basedOn w:val="a"/>
    <w:rsid w:val="004C4036"/>
    <w:pPr>
      <w:numPr>
        <w:numId w:val="2"/>
      </w:numPr>
    </w:pPr>
  </w:style>
  <w:style w:type="paragraph" w:styleId="ab">
    <w:name w:val="List Bullet"/>
    <w:basedOn w:val="a"/>
    <w:autoRedefine/>
    <w:rsid w:val="00864D9F"/>
    <w:pPr>
      <w:tabs>
        <w:tab w:val="left" w:pos="0"/>
        <w:tab w:val="left" w:pos="993"/>
        <w:tab w:val="left" w:pos="1134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ru-RU"/>
    </w:rPr>
  </w:style>
  <w:style w:type="paragraph" w:styleId="ac">
    <w:name w:val="Normal (Web)"/>
    <w:aliases w:val="Обычный (веб) Знак1,Обычный (веб) Знак Знак,Обычный (веб) Знак,Обычный (Web),Обычный (Web)1,Знак Знак3,Обычный (веб) Знак Знак Знак Знак,Знак4 Зна,Знак4,Знак4 Знак,Знак Знак Знак Знак Знак,Знак Знак6,Знак Знак,Знак,Знак Знак Знак Знак"/>
    <w:basedOn w:val="a"/>
    <w:uiPriority w:val="99"/>
    <w:qFormat/>
    <w:rsid w:val="000268FB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2C3DEF"/>
    <w:rPr>
      <w:rFonts w:ascii="Arial" w:hAnsi="Arial"/>
      <w:b/>
      <w:sz w:val="32"/>
      <w:szCs w:val="32"/>
      <w:lang w:val="en-GB" w:eastAsia="en-US"/>
    </w:rPr>
  </w:style>
  <w:style w:type="paragraph" w:customStyle="1" w:styleId="Header1blue">
    <w:name w:val="Header 1 blue"/>
    <w:rsid w:val="002C3DEF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2C3DEF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2C3DEF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2C3DEF"/>
    <w:pPr>
      <w:numPr>
        <w:numId w:val="3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-11">
    <w:name w:val="Цветной список - Акцент 11"/>
    <w:basedOn w:val="a"/>
    <w:uiPriority w:val="34"/>
    <w:qFormat/>
    <w:rsid w:val="001C1B72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Default">
    <w:name w:val="Default"/>
    <w:uiPriority w:val="99"/>
    <w:qFormat/>
    <w:rsid w:val="003C0B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5A0D4B"/>
    <w:pPr>
      <w:tabs>
        <w:tab w:val="left" w:pos="1134"/>
      </w:tabs>
      <w:spacing w:line="240" w:lineRule="auto"/>
      <w:ind w:right="-57"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NESNormalChar">
    <w:name w:val="NES Normal Char"/>
    <w:link w:val="NESNormal"/>
    <w:rsid w:val="005A0D4B"/>
    <w:rPr>
      <w:sz w:val="28"/>
      <w:szCs w:val="28"/>
      <w:lang w:eastAsia="en-US"/>
    </w:rPr>
  </w:style>
  <w:style w:type="paragraph" w:customStyle="1" w:styleId="NESBullet1">
    <w:name w:val="NES Bullet 1"/>
    <w:basedOn w:val="a"/>
    <w:next w:val="NESNormal"/>
    <w:rsid w:val="003C0B86"/>
    <w:pPr>
      <w:widowControl/>
      <w:numPr>
        <w:numId w:val="4"/>
      </w:numPr>
      <w:tabs>
        <w:tab w:val="clear" w:pos="1080"/>
      </w:tabs>
      <w:autoSpaceDE w:val="0"/>
      <w:autoSpaceDN w:val="0"/>
      <w:adjustRightInd w:val="0"/>
      <w:spacing w:after="120" w:line="360" w:lineRule="auto"/>
      <w:ind w:left="720"/>
    </w:pPr>
  </w:style>
  <w:style w:type="character" w:customStyle="1" w:styleId="apple-style-span">
    <w:name w:val="apple-style-span"/>
    <w:basedOn w:val="a0"/>
    <w:rsid w:val="003C0B86"/>
  </w:style>
  <w:style w:type="paragraph" w:customStyle="1" w:styleId="NESHeading2">
    <w:name w:val="NES Heading 2"/>
    <w:basedOn w:val="1"/>
    <w:next w:val="NESNormal"/>
    <w:link w:val="NESHeading2CharChar"/>
    <w:autoRedefine/>
    <w:rsid w:val="00B61097"/>
    <w:pPr>
      <w:numPr>
        <w:numId w:val="7"/>
      </w:numPr>
      <w:tabs>
        <w:tab w:val="left" w:pos="426"/>
        <w:tab w:val="left" w:pos="851"/>
      </w:tabs>
      <w:spacing w:after="0" w:line="276" w:lineRule="auto"/>
    </w:pPr>
    <w:rPr>
      <w:sz w:val="24"/>
    </w:rPr>
  </w:style>
  <w:style w:type="paragraph" w:customStyle="1" w:styleId="NESHeading3">
    <w:name w:val="NES Heading 3"/>
    <w:basedOn w:val="1"/>
    <w:next w:val="NESNormal"/>
    <w:link w:val="NESHeading3Char"/>
    <w:autoRedefine/>
    <w:rsid w:val="00CD5F96"/>
    <w:pPr>
      <w:tabs>
        <w:tab w:val="num" w:pos="0"/>
        <w:tab w:val="left" w:pos="720"/>
      </w:tabs>
      <w:spacing w:before="120" w:after="240"/>
      <w:ind w:left="454" w:hanging="454"/>
    </w:pPr>
    <w:rPr>
      <w:sz w:val="24"/>
    </w:rPr>
  </w:style>
  <w:style w:type="character" w:customStyle="1" w:styleId="NESHeading2CharChar">
    <w:name w:val="NES Heading 2 Char Char"/>
    <w:link w:val="NESHeading2"/>
    <w:rsid w:val="00B61097"/>
    <w:rPr>
      <w:rFonts w:ascii="Arial" w:hAnsi="Arial" w:cs="Arial"/>
      <w:b/>
      <w:sz w:val="24"/>
      <w:szCs w:val="24"/>
      <w:lang w:val="en-GB" w:eastAsia="en-US"/>
    </w:rPr>
  </w:style>
  <w:style w:type="character" w:customStyle="1" w:styleId="NESHeading3Char">
    <w:name w:val="NES Heading 3 Char"/>
    <w:link w:val="NESHeading3"/>
    <w:rsid w:val="00CD5F96"/>
    <w:rPr>
      <w:rFonts w:ascii="Arial" w:hAnsi="Arial"/>
      <w:b/>
      <w:sz w:val="24"/>
      <w:szCs w:val="24"/>
      <w:lang w:eastAsia="en-US"/>
    </w:rPr>
  </w:style>
  <w:style w:type="paragraph" w:customStyle="1" w:styleId="NESSec16Subject">
    <w:name w:val="NES Sec16 Subject"/>
    <w:basedOn w:val="a"/>
    <w:autoRedefine/>
    <w:rsid w:val="003D55D9"/>
    <w:pPr>
      <w:framePr w:hSpace="180" w:wrap="around" w:vAnchor="text" w:hAnchor="page" w:x="1385" w:y="-242"/>
      <w:tabs>
        <w:tab w:val="num" w:pos="0"/>
        <w:tab w:val="left" w:pos="720"/>
      </w:tabs>
      <w:spacing w:after="120" w:line="240" w:lineRule="auto"/>
      <w:outlineLvl w:val="1"/>
    </w:pPr>
    <w:rPr>
      <w:rFonts w:ascii="Times New Roman" w:hAnsi="Times New Roman"/>
      <w:b/>
      <w:sz w:val="24"/>
      <w:lang w:val="ru-RU"/>
    </w:rPr>
  </w:style>
  <w:style w:type="paragraph" w:customStyle="1" w:styleId="NESSec16Strand">
    <w:name w:val="NES Sec16 Strand"/>
    <w:basedOn w:val="NESSec16Subject"/>
    <w:autoRedefine/>
    <w:rsid w:val="00D61872"/>
    <w:pPr>
      <w:framePr w:wrap="around"/>
      <w:tabs>
        <w:tab w:val="clear" w:pos="0"/>
        <w:tab w:val="clear" w:pos="720"/>
      </w:tabs>
      <w:spacing w:before="240" w:after="240"/>
    </w:pPr>
  </w:style>
  <w:style w:type="paragraph" w:customStyle="1" w:styleId="NESTableText">
    <w:name w:val="NES Table Text"/>
    <w:basedOn w:val="a"/>
    <w:autoRedefine/>
    <w:uiPriority w:val="99"/>
    <w:qFormat/>
    <w:rsid w:val="00AA2B01"/>
    <w:pPr>
      <w:spacing w:line="240" w:lineRule="auto"/>
      <w:ind w:left="-95"/>
    </w:pPr>
    <w:rPr>
      <w:rFonts w:ascii="Times New Roman" w:hAnsi="Times New Roman"/>
      <w:sz w:val="24"/>
      <w:lang w:val="ru-RU"/>
    </w:rPr>
  </w:style>
  <w:style w:type="paragraph" w:styleId="10">
    <w:name w:val="toc 1"/>
    <w:basedOn w:val="a"/>
    <w:next w:val="a"/>
    <w:autoRedefine/>
    <w:uiPriority w:val="39"/>
    <w:qFormat/>
    <w:rsid w:val="00BE5C45"/>
    <w:pPr>
      <w:tabs>
        <w:tab w:val="left" w:pos="480"/>
        <w:tab w:val="right" w:leader="dot" w:pos="9117"/>
      </w:tabs>
      <w:spacing w:line="240" w:lineRule="auto"/>
      <w:ind w:firstLine="567"/>
      <w:jc w:val="both"/>
    </w:pPr>
    <w:rPr>
      <w:rFonts w:ascii="Times New Roman" w:hAnsi="Times New Roman"/>
      <w:b/>
      <w:noProof/>
      <w:sz w:val="28"/>
      <w:szCs w:val="28"/>
      <w:lang w:val="ru-RU"/>
    </w:rPr>
  </w:style>
  <w:style w:type="paragraph" w:styleId="20">
    <w:name w:val="toc 2"/>
    <w:basedOn w:val="a"/>
    <w:next w:val="a"/>
    <w:autoRedefine/>
    <w:uiPriority w:val="39"/>
    <w:qFormat/>
    <w:rsid w:val="002E1522"/>
    <w:pPr>
      <w:tabs>
        <w:tab w:val="left" w:pos="1134"/>
      </w:tabs>
      <w:jc w:val="center"/>
      <w:outlineLvl w:val="0"/>
    </w:pPr>
    <w:rPr>
      <w:rFonts w:ascii="Times New Roman" w:hAnsi="Times New Roman"/>
      <w:b/>
      <w:sz w:val="28"/>
      <w:szCs w:val="28"/>
      <w:lang w:val="ru-RU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1D6716"/>
    <w:pPr>
      <w:spacing w:before="120"/>
    </w:pPr>
    <w:rPr>
      <w:b w:val="0"/>
      <w:sz w:val="28"/>
      <w:szCs w:val="28"/>
    </w:rPr>
  </w:style>
  <w:style w:type="paragraph" w:styleId="HTML">
    <w:name w:val="HTML Preformatted"/>
    <w:basedOn w:val="a"/>
    <w:link w:val="HTML0"/>
    <w:rsid w:val="009E30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eastAsia="en-GB"/>
    </w:rPr>
  </w:style>
  <w:style w:type="paragraph" w:styleId="ad">
    <w:name w:val="annotation text"/>
    <w:basedOn w:val="a"/>
    <w:link w:val="ae"/>
    <w:uiPriority w:val="99"/>
    <w:rsid w:val="0091178A"/>
    <w:rPr>
      <w:sz w:val="20"/>
      <w:szCs w:val="20"/>
    </w:rPr>
  </w:style>
  <w:style w:type="character" w:customStyle="1" w:styleId="HTML0">
    <w:name w:val="Стандартный HTML Знак"/>
    <w:link w:val="HTML"/>
    <w:rsid w:val="00A22379"/>
    <w:rPr>
      <w:rFonts w:ascii="Courier New" w:hAnsi="Courier New" w:cs="Courier New"/>
      <w:lang w:eastAsia="en-GB"/>
    </w:rPr>
  </w:style>
  <w:style w:type="paragraph" w:customStyle="1" w:styleId="-110">
    <w:name w:val="Цветная заливка - Акцент 11"/>
    <w:hidden/>
    <w:uiPriority w:val="99"/>
    <w:semiHidden/>
    <w:rsid w:val="00C17998"/>
    <w:rPr>
      <w:rFonts w:ascii="Arial" w:hAnsi="Arial"/>
      <w:sz w:val="22"/>
      <w:szCs w:val="24"/>
      <w:lang w:val="en-GB" w:eastAsia="en-US"/>
    </w:rPr>
  </w:style>
  <w:style w:type="character" w:customStyle="1" w:styleId="rrs">
    <w:name w:val="r_rs"/>
    <w:rsid w:val="00FC137D"/>
    <w:rPr>
      <w:rFonts w:cs="Times New Roman"/>
    </w:rPr>
  </w:style>
  <w:style w:type="paragraph" w:customStyle="1" w:styleId="StyleBlackJustifiedLeft063cmAfter12ptLinespacing">
    <w:name w:val="Style Black Justified Left:  0.63 cm After:  12 pt Line spacing..."/>
    <w:basedOn w:val="a"/>
    <w:rsid w:val="00182E4C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">
    <w:name w:val="Style NES Bullet 1"/>
    <w:basedOn w:val="NESBullet1"/>
    <w:rsid w:val="00362B42"/>
    <w:pPr>
      <w:ind w:left="714" w:hanging="357"/>
    </w:pPr>
    <w:rPr>
      <w:iCs/>
    </w:rPr>
  </w:style>
  <w:style w:type="character" w:customStyle="1" w:styleId="hps">
    <w:name w:val="hps"/>
    <w:rsid w:val="008B1AF8"/>
    <w:rPr>
      <w:rFonts w:cs="Times New Roman"/>
    </w:rPr>
  </w:style>
  <w:style w:type="character" w:customStyle="1" w:styleId="HTMLPreformattedChar">
    <w:name w:val="HTML Preformatted Char"/>
    <w:locked/>
    <w:rsid w:val="00362B42"/>
    <w:rPr>
      <w:rFonts w:ascii="Courier New" w:hAnsi="Courier New" w:cs="Courier New"/>
      <w:lang w:val="en-GB" w:eastAsia="en-GB"/>
    </w:rPr>
  </w:style>
  <w:style w:type="paragraph" w:customStyle="1" w:styleId="StyleStyleNESBullet110ptBefore3ptAfter3ptBefor">
    <w:name w:val="Style Style NES Bullet 1 + 10 pt Before:  3 pt After:  3 pt + Befor..."/>
    <w:basedOn w:val="a"/>
    <w:rsid w:val="002B62C1"/>
    <w:pPr>
      <w:widowControl/>
      <w:numPr>
        <w:numId w:val="6"/>
      </w:numPr>
      <w:tabs>
        <w:tab w:val="clear" w:pos="360"/>
        <w:tab w:val="num" w:pos="1080"/>
      </w:tabs>
      <w:spacing w:line="240" w:lineRule="auto"/>
      <w:ind w:left="1080"/>
    </w:pPr>
    <w:rPr>
      <w:rFonts w:ascii="Times New Roman" w:hAnsi="Times New Roman"/>
      <w:sz w:val="24"/>
      <w:lang w:eastAsia="en-GB"/>
    </w:rPr>
  </w:style>
  <w:style w:type="paragraph" w:customStyle="1" w:styleId="1Maintext">
    <w:name w:val="1 Main text"/>
    <w:basedOn w:val="a"/>
    <w:link w:val="1MaintextChar"/>
    <w:rsid w:val="002F085C"/>
    <w:pPr>
      <w:spacing w:after="240" w:line="360" w:lineRule="auto"/>
    </w:pPr>
    <w:rPr>
      <w:color w:val="000000"/>
      <w:szCs w:val="20"/>
    </w:rPr>
  </w:style>
  <w:style w:type="character" w:customStyle="1" w:styleId="shorttext">
    <w:name w:val="short_text"/>
    <w:rsid w:val="002F085C"/>
    <w:rPr>
      <w:rFonts w:cs="Times New Roman"/>
    </w:rPr>
  </w:style>
  <w:style w:type="character" w:customStyle="1" w:styleId="1MaintextChar">
    <w:name w:val="1 Main text Char"/>
    <w:link w:val="1Maintext"/>
    <w:rsid w:val="002F085C"/>
    <w:rPr>
      <w:rFonts w:ascii="Arial" w:hAnsi="Arial"/>
      <w:color w:val="000000"/>
      <w:sz w:val="22"/>
      <w:lang w:val="en-GB" w:eastAsia="en-US" w:bidi="ar-SA"/>
    </w:rPr>
  </w:style>
  <w:style w:type="paragraph" w:customStyle="1" w:styleId="Style1MaintextAfter6pt">
    <w:name w:val="Style 1 Main text + After:  6 pt"/>
    <w:basedOn w:val="1Maintext"/>
    <w:rsid w:val="002F085C"/>
    <w:pPr>
      <w:spacing w:after="120"/>
    </w:pPr>
  </w:style>
  <w:style w:type="paragraph" w:customStyle="1" w:styleId="SoWBody">
    <w:name w:val="SoWBody"/>
    <w:rsid w:val="00503C0B"/>
    <w:pPr>
      <w:widowControl w:val="0"/>
      <w:spacing w:after="60" w:line="240" w:lineRule="exact"/>
    </w:pPr>
    <w:rPr>
      <w:rFonts w:ascii="Arial" w:hAnsi="Arial"/>
      <w:kern w:val="16"/>
      <w:sz w:val="16"/>
      <w:lang w:val="en-GB" w:eastAsia="en-US"/>
    </w:rPr>
  </w:style>
  <w:style w:type="character" w:customStyle="1" w:styleId="apple-converted-space">
    <w:name w:val="apple-converted-space"/>
    <w:basedOn w:val="a0"/>
    <w:rsid w:val="00503C0B"/>
  </w:style>
  <w:style w:type="character" w:styleId="af">
    <w:name w:val="annotation reference"/>
    <w:uiPriority w:val="99"/>
    <w:rsid w:val="00503C0B"/>
    <w:rPr>
      <w:sz w:val="18"/>
      <w:szCs w:val="18"/>
    </w:rPr>
  </w:style>
  <w:style w:type="paragraph" w:styleId="af0">
    <w:name w:val="annotation subject"/>
    <w:basedOn w:val="ad"/>
    <w:next w:val="ad"/>
    <w:link w:val="af1"/>
    <w:rsid w:val="00503C0B"/>
    <w:rPr>
      <w:b/>
      <w:bCs/>
    </w:rPr>
  </w:style>
  <w:style w:type="character" w:customStyle="1" w:styleId="ae">
    <w:name w:val="Текст примечания Знак"/>
    <w:link w:val="ad"/>
    <w:uiPriority w:val="99"/>
    <w:rsid w:val="00503C0B"/>
    <w:rPr>
      <w:rFonts w:ascii="Arial" w:hAnsi="Arial"/>
    </w:rPr>
  </w:style>
  <w:style w:type="character" w:customStyle="1" w:styleId="af1">
    <w:name w:val="Тема примечания Знак"/>
    <w:link w:val="af0"/>
    <w:rsid w:val="00503C0B"/>
    <w:rPr>
      <w:rFonts w:ascii="Arial" w:hAnsi="Arial"/>
      <w:b/>
      <w:bCs/>
    </w:rPr>
  </w:style>
  <w:style w:type="paragraph" w:customStyle="1" w:styleId="-111">
    <w:name w:val="Цветной список - Акцент 111"/>
    <w:basedOn w:val="a"/>
    <w:uiPriority w:val="34"/>
    <w:qFormat/>
    <w:rsid w:val="00415279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-1110">
    <w:name w:val="Цветная заливка - Акцент 111"/>
    <w:hidden/>
    <w:uiPriority w:val="99"/>
    <w:semiHidden/>
    <w:rsid w:val="00415279"/>
    <w:rPr>
      <w:rFonts w:ascii="Arial" w:hAnsi="Arial"/>
      <w:sz w:val="22"/>
      <w:szCs w:val="24"/>
      <w:lang w:val="en-GB" w:eastAsia="en-US"/>
    </w:rPr>
  </w:style>
  <w:style w:type="paragraph" w:customStyle="1" w:styleId="11">
    <w:name w:val="Стиль1"/>
    <w:basedOn w:val="NESNormal"/>
    <w:link w:val="12"/>
    <w:qFormat/>
    <w:rsid w:val="00891411"/>
    <w:pPr>
      <w:ind w:right="0" w:firstLine="720"/>
    </w:pPr>
    <w:rPr>
      <w:iCs/>
      <w:color w:val="000000"/>
      <w:sz w:val="22"/>
      <w:szCs w:val="22"/>
    </w:rPr>
  </w:style>
  <w:style w:type="character" w:customStyle="1" w:styleId="12">
    <w:name w:val="Стиль1 Знак"/>
    <w:link w:val="11"/>
    <w:rsid w:val="00891411"/>
    <w:rPr>
      <w:iCs/>
      <w:color w:val="000000"/>
      <w:sz w:val="22"/>
      <w:szCs w:val="22"/>
      <w:lang w:eastAsia="en-US"/>
    </w:rPr>
  </w:style>
  <w:style w:type="paragraph" w:customStyle="1" w:styleId="13">
    <w:name w:val="Абзац списка1"/>
    <w:basedOn w:val="a"/>
    <w:qFormat/>
    <w:rsid w:val="009D051C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styleId="af2">
    <w:name w:val="List Paragraph"/>
    <w:basedOn w:val="a"/>
    <w:link w:val="af3"/>
    <w:uiPriority w:val="34"/>
    <w:qFormat/>
    <w:rsid w:val="00852AAD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styleId="af4">
    <w:name w:val="TOC Heading"/>
    <w:basedOn w:val="1"/>
    <w:next w:val="a"/>
    <w:uiPriority w:val="39"/>
    <w:semiHidden/>
    <w:unhideWhenUsed/>
    <w:qFormat/>
    <w:rsid w:val="00135B7F"/>
    <w:pPr>
      <w:keepNext/>
      <w:spacing w:before="240" w:after="60" w:line="260" w:lineRule="exact"/>
      <w:ind w:left="0"/>
      <w:outlineLvl w:val="9"/>
    </w:pPr>
    <w:rPr>
      <w:rFonts w:ascii="Cambria" w:hAnsi="Cambria"/>
      <w:bCs/>
      <w:kern w:val="32"/>
      <w:sz w:val="32"/>
      <w:szCs w:val="32"/>
    </w:rPr>
  </w:style>
  <w:style w:type="character" w:styleId="af5">
    <w:name w:val="FollowedHyperlink"/>
    <w:uiPriority w:val="99"/>
    <w:semiHidden/>
    <w:unhideWhenUsed/>
    <w:rsid w:val="009814F8"/>
    <w:rPr>
      <w:color w:val="800080"/>
      <w:u w:val="single"/>
    </w:rPr>
  </w:style>
  <w:style w:type="character" w:customStyle="1" w:styleId="a9">
    <w:name w:val="Нижний колонтитул Знак"/>
    <w:link w:val="a8"/>
    <w:uiPriority w:val="99"/>
    <w:rsid w:val="00F8300E"/>
    <w:rPr>
      <w:rFonts w:ascii="Arial" w:hAnsi="Arial"/>
      <w:sz w:val="22"/>
      <w:szCs w:val="24"/>
      <w:lang w:val="en-GB" w:eastAsia="en-US"/>
    </w:rPr>
  </w:style>
  <w:style w:type="paragraph" w:styleId="af6">
    <w:name w:val="Revision"/>
    <w:hidden/>
    <w:uiPriority w:val="99"/>
    <w:semiHidden/>
    <w:rsid w:val="00F56E82"/>
    <w:rPr>
      <w:rFonts w:ascii="Arial" w:hAnsi="Arial"/>
      <w:sz w:val="22"/>
      <w:szCs w:val="24"/>
      <w:lang w:val="en-GB" w:eastAsia="en-US"/>
    </w:rPr>
  </w:style>
  <w:style w:type="character" w:customStyle="1" w:styleId="a7">
    <w:name w:val="Верхний колонтитул Знак"/>
    <w:link w:val="a6"/>
    <w:uiPriority w:val="99"/>
    <w:rsid w:val="000033EC"/>
    <w:rPr>
      <w:rFonts w:ascii="Arial" w:hAnsi="Arial"/>
      <w:sz w:val="22"/>
      <w:szCs w:val="24"/>
      <w:lang w:val="en-GB" w:eastAsia="en-US"/>
    </w:rPr>
  </w:style>
  <w:style w:type="character" w:customStyle="1" w:styleId="40">
    <w:name w:val="Заголовок 4 Знак"/>
    <w:link w:val="4"/>
    <w:uiPriority w:val="9"/>
    <w:rsid w:val="00EF4829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30">
    <w:name w:val="toc 3"/>
    <w:basedOn w:val="a"/>
    <w:next w:val="a"/>
    <w:autoRedefine/>
    <w:uiPriority w:val="39"/>
    <w:unhideWhenUsed/>
    <w:qFormat/>
    <w:rsid w:val="00024725"/>
    <w:pPr>
      <w:tabs>
        <w:tab w:val="right" w:leader="dot" w:pos="9628"/>
      </w:tabs>
      <w:spacing w:line="240" w:lineRule="auto"/>
    </w:pPr>
  </w:style>
  <w:style w:type="paragraph" w:customStyle="1" w:styleId="Tabletext">
    <w:name w:val="Table text"/>
    <w:basedOn w:val="a"/>
    <w:uiPriority w:val="99"/>
    <w:rsid w:val="00B56A2E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NISHead1">
    <w:name w:val="NISHead1"/>
    <w:basedOn w:val="a"/>
    <w:uiPriority w:val="99"/>
    <w:rsid w:val="00B56A2E"/>
    <w:pPr>
      <w:suppressAutoHyphens/>
      <w:ind w:right="119"/>
    </w:pPr>
    <w:rPr>
      <w:rFonts w:cs="Arial"/>
      <w:b/>
      <w:bCs/>
      <w:color w:val="0065BD"/>
      <w:sz w:val="28"/>
      <w:szCs w:val="28"/>
      <w:lang w:eastAsia="ar-SA"/>
    </w:rPr>
  </w:style>
  <w:style w:type="paragraph" w:styleId="af7">
    <w:name w:val="No Spacing"/>
    <w:uiPriority w:val="1"/>
    <w:qFormat/>
    <w:rsid w:val="00B56A2E"/>
    <w:rPr>
      <w:rFonts w:ascii="Calibri" w:hAnsi="Calibri"/>
      <w:sz w:val="22"/>
      <w:szCs w:val="22"/>
    </w:rPr>
  </w:style>
  <w:style w:type="character" w:customStyle="1" w:styleId="af3">
    <w:name w:val="Абзац списка Знак"/>
    <w:link w:val="af2"/>
    <w:uiPriority w:val="34"/>
    <w:locked/>
    <w:rsid w:val="004664F3"/>
    <w:rPr>
      <w:rFonts w:ascii="Calibri" w:hAnsi="Calibri"/>
      <w:sz w:val="22"/>
      <w:szCs w:val="22"/>
    </w:rPr>
  </w:style>
  <w:style w:type="paragraph" w:styleId="af8">
    <w:name w:val="Body Text"/>
    <w:basedOn w:val="a"/>
    <w:link w:val="af9"/>
    <w:uiPriority w:val="1"/>
    <w:qFormat/>
    <w:rsid w:val="00884D5E"/>
    <w:pPr>
      <w:spacing w:line="240" w:lineRule="auto"/>
      <w:ind w:left="383" w:hanging="284"/>
    </w:pPr>
    <w:rPr>
      <w:rFonts w:ascii="Times New Roman" w:hAnsi="Times New Roman"/>
      <w:sz w:val="24"/>
      <w:lang w:val="en-US"/>
    </w:rPr>
  </w:style>
  <w:style w:type="character" w:customStyle="1" w:styleId="af9">
    <w:name w:val="Основной текст Знак"/>
    <w:link w:val="af8"/>
    <w:uiPriority w:val="1"/>
    <w:rsid w:val="00884D5E"/>
    <w:rPr>
      <w:sz w:val="24"/>
      <w:szCs w:val="24"/>
      <w:lang w:val="en-US" w:eastAsia="en-US"/>
    </w:rPr>
  </w:style>
  <w:style w:type="paragraph" w:styleId="afa">
    <w:name w:val="Subtitle"/>
    <w:basedOn w:val="a"/>
    <w:next w:val="a"/>
    <w:link w:val="afb"/>
    <w:uiPriority w:val="11"/>
    <w:qFormat/>
    <w:rsid w:val="00771BDF"/>
    <w:pPr>
      <w:numPr>
        <w:ilvl w:val="1"/>
      </w:numPr>
    </w:pPr>
    <w:rPr>
      <w:rFonts w:ascii="Cambria" w:hAnsi="Cambria"/>
      <w:i/>
      <w:iCs/>
      <w:color w:val="4F81BD"/>
      <w:spacing w:val="15"/>
      <w:sz w:val="24"/>
    </w:rPr>
  </w:style>
  <w:style w:type="character" w:customStyle="1" w:styleId="afb">
    <w:name w:val="Подзаголовок Знак"/>
    <w:link w:val="afa"/>
    <w:uiPriority w:val="11"/>
    <w:rsid w:val="00771BD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afc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0"/>
    <w:next w:val="a"/>
    <w:link w:val="afd"/>
    <w:qFormat/>
    <w:rsid w:val="00957D3C"/>
    <w:pPr>
      <w:spacing w:line="360" w:lineRule="auto"/>
      <w:ind w:left="567"/>
      <w:jc w:val="left"/>
    </w:pPr>
    <w:rPr>
      <w:bCs/>
      <w:kern w:val="28"/>
      <w:szCs w:val="32"/>
      <w:lang w:val="en-GB"/>
    </w:rPr>
  </w:style>
  <w:style w:type="character" w:customStyle="1" w:styleId="afd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c"/>
    <w:rsid w:val="00957D3C"/>
    <w:rPr>
      <w:b/>
      <w:bCs/>
      <w:kern w:val="28"/>
      <w:sz w:val="28"/>
      <w:szCs w:val="32"/>
      <w:lang w:val="en-GB" w:eastAsia="en-US"/>
    </w:rPr>
  </w:style>
  <w:style w:type="paragraph" w:customStyle="1" w:styleId="c11">
    <w:name w:val="c11"/>
    <w:basedOn w:val="a"/>
    <w:rsid w:val="00883F7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c4">
    <w:name w:val="c4"/>
    <w:basedOn w:val="a0"/>
    <w:rsid w:val="00883F75"/>
  </w:style>
  <w:style w:type="paragraph" w:customStyle="1" w:styleId="c6">
    <w:name w:val="c6"/>
    <w:basedOn w:val="a"/>
    <w:rsid w:val="00883F75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c50">
    <w:name w:val="c50"/>
    <w:basedOn w:val="a0"/>
    <w:rsid w:val="00883F75"/>
  </w:style>
  <w:style w:type="character" w:customStyle="1" w:styleId="c0">
    <w:name w:val="c0"/>
    <w:basedOn w:val="a0"/>
    <w:rsid w:val="00883F75"/>
  </w:style>
  <w:style w:type="character" w:customStyle="1" w:styleId="nesnormalChar0">
    <w:name w:val="nes normal Char"/>
    <w:link w:val="nesnormal0"/>
    <w:locked/>
    <w:rsid w:val="004D64A0"/>
    <w:rPr>
      <w:rFonts w:ascii="Arial" w:hAnsi="Arial"/>
      <w:szCs w:val="24"/>
    </w:rPr>
  </w:style>
  <w:style w:type="paragraph" w:customStyle="1" w:styleId="nesnormal0">
    <w:name w:val="nes normal"/>
    <w:basedOn w:val="a"/>
    <w:link w:val="nesnormalChar0"/>
    <w:rsid w:val="004D64A0"/>
    <w:pPr>
      <w:widowControl/>
      <w:spacing w:after="240" w:line="360" w:lineRule="auto"/>
    </w:pPr>
    <w:rPr>
      <w:sz w:val="20"/>
      <w:lang w:val="ru-RU" w:eastAsia="ru-RU"/>
    </w:rPr>
  </w:style>
  <w:style w:type="character" w:styleId="afe">
    <w:name w:val="Strong"/>
    <w:basedOn w:val="a0"/>
    <w:uiPriority w:val="22"/>
    <w:qFormat/>
    <w:rsid w:val="0080456C"/>
    <w:rPr>
      <w:b/>
      <w:bCs/>
    </w:rPr>
  </w:style>
  <w:style w:type="character" w:customStyle="1" w:styleId="22">
    <w:name w:val="Заголовок №2 (2)_"/>
    <w:basedOn w:val="a0"/>
    <w:link w:val="220"/>
    <w:rsid w:val="00B739A3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character" w:customStyle="1" w:styleId="2210pt">
    <w:name w:val="Заголовок №2 (2) + 10 pt;Не полужирный"/>
    <w:basedOn w:val="22"/>
    <w:rsid w:val="00B739A3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220">
    <w:name w:val="Заголовок №2 (2)"/>
    <w:basedOn w:val="a"/>
    <w:link w:val="22"/>
    <w:rsid w:val="00B739A3"/>
    <w:pPr>
      <w:shd w:val="clear" w:color="auto" w:fill="FFFFFF"/>
      <w:spacing w:before="420" w:after="120" w:line="250" w:lineRule="exact"/>
      <w:jc w:val="center"/>
      <w:outlineLvl w:val="1"/>
    </w:pPr>
    <w:rPr>
      <w:rFonts w:ascii="Arial Narrow" w:eastAsia="Arial Narrow" w:hAnsi="Arial Narrow" w:cs="Arial Narrow"/>
      <w:b/>
      <w:bCs/>
      <w:sz w:val="19"/>
      <w:szCs w:val="19"/>
      <w:lang w:val="ru-RU" w:eastAsia="ru-RU"/>
    </w:rPr>
  </w:style>
  <w:style w:type="character" w:customStyle="1" w:styleId="aff">
    <w:name w:val="Основной текст_"/>
    <w:basedOn w:val="a0"/>
    <w:link w:val="14"/>
    <w:rsid w:val="00B739A3"/>
    <w:rPr>
      <w:shd w:val="clear" w:color="auto" w:fill="FFFFFF"/>
    </w:rPr>
  </w:style>
  <w:style w:type="character" w:customStyle="1" w:styleId="BookmanOldStyle95pt">
    <w:name w:val="Основной текст + Bookman Old Style;9;5 pt"/>
    <w:basedOn w:val="aff"/>
    <w:rsid w:val="00B739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14">
    <w:name w:val="Основной текст1"/>
    <w:basedOn w:val="a"/>
    <w:link w:val="aff"/>
    <w:rsid w:val="00B739A3"/>
    <w:pPr>
      <w:shd w:val="clear" w:color="auto" w:fill="FFFFFF"/>
      <w:spacing w:before="120" w:line="245" w:lineRule="exact"/>
      <w:ind w:firstLine="360"/>
      <w:jc w:val="both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2ArialNarrow95pt">
    <w:name w:val="Основной текст (2) + Arial Narrow;9;5 pt;Полужирный"/>
    <w:basedOn w:val="a0"/>
    <w:rsid w:val="00290FD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BookmanOldStyle">
    <w:name w:val="Заголовок №2 (2) + Bookman Old Style;Не полужирный"/>
    <w:basedOn w:val="22"/>
    <w:rsid w:val="00D7324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aff0">
    <w:name w:val="Без отступов"/>
    <w:basedOn w:val="a"/>
    <w:qFormat/>
    <w:rsid w:val="00963EA5"/>
    <w:pPr>
      <w:widowControl/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19718F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9718F"/>
    <w:pPr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val="ru-RU" w:eastAsia="ru-RU"/>
    </w:rPr>
  </w:style>
  <w:style w:type="character" w:customStyle="1" w:styleId="BookmanOldStyle">
    <w:name w:val="Основной текст + Bookman Old Style"/>
    <w:aliases w:val="9,5 pt"/>
    <w:basedOn w:val="a0"/>
    <w:rsid w:val="0077793B"/>
    <w:rPr>
      <w:rFonts w:ascii="Arial Narrow" w:eastAsia="Arial Narrow" w:hAnsi="Arial Narrow" w:cs="Arial Narrow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BookmanOldStyle0">
    <w:name w:val="Заголовок №2 (2) + Bookman Old Style"/>
    <w:aliases w:val="Не полужирный"/>
    <w:basedOn w:val="a0"/>
    <w:rsid w:val="00F46A07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customStyle="1" w:styleId="15">
    <w:name w:val="Без интервала1"/>
    <w:rsid w:val="003F2AE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avinc\Local%20Settings\Temporary%20Internet%20Files\OLKD6\Proposal%20cover%20-%20for%20Sara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1D305-99A4-4978-81EB-528B2DCC5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Proposal cover - for Sarah</Template>
  <TotalTime>981</TotalTime>
  <Pages>19</Pages>
  <Words>5424</Words>
  <Characters>30923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minutes  Meeting title, typeset in Arial 12 point   Date Venue time  Participants Name Surname</vt:lpstr>
    </vt:vector>
  </TitlesOfParts>
  <Company>Microsoft</Company>
  <LinksUpToDate>false</LinksUpToDate>
  <CharactersWithSpaces>36275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 Meeting title, typeset in Arial 12 point   Date Venue time  Participants Name Surname</dc:title>
  <dc:creator>gavinc</dc:creator>
  <cp:lastModifiedBy>Шадырова Айжан</cp:lastModifiedBy>
  <cp:revision>95</cp:revision>
  <cp:lastPrinted>2016-06-01T09:39:00Z</cp:lastPrinted>
  <dcterms:created xsi:type="dcterms:W3CDTF">2018-06-12T10:14:00Z</dcterms:created>
  <dcterms:modified xsi:type="dcterms:W3CDTF">2018-10-02T11:39:00Z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740203568</vt:i4>
  </property>
</Properties>
</file>